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7F1A8" w14:textId="77777777" w:rsidR="00035F49" w:rsidRPr="00035F49" w:rsidRDefault="00997F14" w:rsidP="00035F4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6A3122CB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35F49" w:rsidRPr="00035F4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FBE9033" w14:textId="77777777" w:rsidR="00035F49" w:rsidRPr="00035F49" w:rsidRDefault="00035F49" w:rsidP="00035F4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35F4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CAECA06" w14:textId="77777777" w:rsidR="00035F49" w:rsidRPr="00035F49" w:rsidRDefault="00035F49" w:rsidP="00035F4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35F4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28890553" w14:textId="77777777" w:rsidR="00035F49" w:rsidRPr="00035F49" w:rsidRDefault="00035F49" w:rsidP="00035F4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035F49">
        <w:rPr>
          <w:rFonts w:ascii="Corbel" w:hAnsi="Corbel"/>
          <w:i/>
          <w:sz w:val="20"/>
          <w:szCs w:val="20"/>
          <w:lang w:eastAsia="ar-SA"/>
        </w:rPr>
        <w:t>(skrajne daty</w:t>
      </w:r>
      <w:r w:rsidRPr="00035F49">
        <w:rPr>
          <w:rFonts w:ascii="Corbel" w:hAnsi="Corbel"/>
          <w:sz w:val="20"/>
          <w:szCs w:val="20"/>
          <w:lang w:eastAsia="ar-SA"/>
        </w:rPr>
        <w:t>)</w:t>
      </w:r>
    </w:p>
    <w:p w14:paraId="2B9DFD06" w14:textId="77777777" w:rsidR="00035F49" w:rsidRPr="00035F49" w:rsidRDefault="00035F49" w:rsidP="00035F4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035F49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670087AC" w14:textId="77777777" w:rsidR="00035F49" w:rsidRPr="00035F49" w:rsidRDefault="00035F49" w:rsidP="00035F49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0C6E7FD4" w14:textId="77777777" w:rsidR="0085747A" w:rsidRPr="005D1BCE" w:rsidRDefault="0071620A" w:rsidP="009C54AE">
      <w:pPr>
        <w:pStyle w:val="Punktygwne"/>
        <w:spacing w:before="0" w:after="0"/>
        <w:rPr>
          <w:color w:val="0070C0"/>
          <w:szCs w:val="24"/>
        </w:rPr>
      </w:pPr>
      <w:r w:rsidRPr="005D1BCE">
        <w:rPr>
          <w:szCs w:val="24"/>
        </w:rPr>
        <w:t xml:space="preserve">1. </w:t>
      </w:r>
      <w:r w:rsidR="0085747A" w:rsidRPr="005D1BCE">
        <w:rPr>
          <w:szCs w:val="24"/>
        </w:rPr>
        <w:t xml:space="preserve">Podstawowe </w:t>
      </w:r>
      <w:r w:rsidR="00445970" w:rsidRPr="005D1BCE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D1BCE" w14:paraId="31829ABA" w14:textId="77777777" w:rsidTr="6A3122CB">
        <w:tc>
          <w:tcPr>
            <w:tcW w:w="2694" w:type="dxa"/>
            <w:vAlign w:val="center"/>
          </w:tcPr>
          <w:p w14:paraId="59701564" w14:textId="77777777" w:rsidR="0085747A" w:rsidRPr="005D1BC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663E5C" w14:textId="77777777" w:rsidR="1283E673" w:rsidRPr="005D1BCE" w:rsidRDefault="1283E673" w:rsidP="1283E673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>Prawo międzynarodowe publiczne</w:t>
            </w:r>
          </w:p>
        </w:tc>
      </w:tr>
      <w:tr w:rsidR="0085747A" w:rsidRPr="005D1BCE" w14:paraId="2E6B7736" w14:textId="77777777" w:rsidTr="6A3122CB">
        <w:tc>
          <w:tcPr>
            <w:tcW w:w="2694" w:type="dxa"/>
            <w:vAlign w:val="center"/>
          </w:tcPr>
          <w:p w14:paraId="4CA29152" w14:textId="77777777" w:rsidR="0085747A" w:rsidRPr="005D1BC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Kod przedmiotu</w:t>
            </w:r>
            <w:r w:rsidR="0085747A" w:rsidRPr="005D1BCE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74293A" w14:textId="2A8D360C" w:rsidR="0085747A" w:rsidRPr="005D1BCE" w:rsidRDefault="41EE3DEA" w:rsidP="6A3122CB">
            <w:pPr>
              <w:pStyle w:val="Odpowiedzi"/>
              <w:spacing w:before="100" w:beforeAutospacing="1" w:after="100" w:afterAutospacing="1"/>
              <w:rPr>
                <w:rFonts w:eastAsia="Corbel"/>
                <w:b w:val="0"/>
                <w:sz w:val="22"/>
              </w:rPr>
            </w:pPr>
            <w:r w:rsidRPr="6A3122CB">
              <w:rPr>
                <w:rFonts w:eastAsia="Corbel"/>
                <w:b w:val="0"/>
                <w:sz w:val="22"/>
              </w:rPr>
              <w:t>ASO 12</w:t>
            </w:r>
          </w:p>
        </w:tc>
      </w:tr>
      <w:tr w:rsidR="0085747A" w:rsidRPr="005D1BCE" w14:paraId="5C0172EC" w14:textId="77777777" w:rsidTr="6A3122CB">
        <w:tc>
          <w:tcPr>
            <w:tcW w:w="2694" w:type="dxa"/>
            <w:vAlign w:val="center"/>
          </w:tcPr>
          <w:p w14:paraId="249A5C16" w14:textId="77777777" w:rsidR="0085747A" w:rsidRPr="005D1BCE" w:rsidRDefault="0085747A" w:rsidP="00EA4832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nazwa</w:t>
            </w:r>
            <w:r w:rsidR="00C05F44" w:rsidRPr="005D1BCE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1283E673" w:rsidRPr="005D1BCE" w:rsidRDefault="1283E673" w:rsidP="1283E673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>Kolegium Nauk Społecznych</w:t>
            </w:r>
          </w:p>
        </w:tc>
      </w:tr>
      <w:tr w:rsidR="0085747A" w:rsidRPr="005D1BCE" w14:paraId="3D796BD9" w14:textId="77777777" w:rsidTr="6A3122CB">
        <w:tc>
          <w:tcPr>
            <w:tcW w:w="2694" w:type="dxa"/>
            <w:vAlign w:val="center"/>
          </w:tcPr>
          <w:p w14:paraId="0A39E105" w14:textId="77777777" w:rsidR="0085747A" w:rsidRPr="005D1B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640A6A" w14:textId="426B1007" w:rsidR="1283E673" w:rsidRPr="005D1BCE" w:rsidRDefault="1283E673" w:rsidP="6A3122CB">
            <w:pPr>
              <w:spacing w:before="40" w:after="40"/>
              <w:rPr>
                <w:rFonts w:ascii="Times New Roman" w:hAnsi="Times New Roman"/>
              </w:rPr>
            </w:pPr>
            <w:r w:rsidRPr="6A3122CB">
              <w:rPr>
                <w:rFonts w:ascii="Times New Roman" w:eastAsia="Corbel" w:hAnsi="Times New Roman"/>
                <w:color w:val="000000" w:themeColor="text1"/>
              </w:rPr>
              <w:t xml:space="preserve">Zakład Prawa Międzynarodowego i Prawa Europejskiego </w:t>
            </w:r>
          </w:p>
          <w:p w14:paraId="6CD2E7DC" w14:textId="78A3750D" w:rsidR="1283E673" w:rsidRPr="005D1BCE" w:rsidRDefault="1283E673" w:rsidP="1283E673">
            <w:pPr>
              <w:spacing w:before="40" w:after="40"/>
              <w:rPr>
                <w:rFonts w:ascii="Times New Roman" w:hAnsi="Times New Roman"/>
              </w:rPr>
            </w:pPr>
            <w:r w:rsidRPr="6A3122CB">
              <w:rPr>
                <w:rFonts w:ascii="Times New Roman" w:eastAsia="Corbel" w:hAnsi="Times New Roman"/>
                <w:color w:val="000000" w:themeColor="text1"/>
              </w:rPr>
              <w:t>Instytut Nauk Prawnych</w:t>
            </w:r>
          </w:p>
        </w:tc>
      </w:tr>
      <w:tr w:rsidR="0085747A" w:rsidRPr="005D1BCE" w14:paraId="3CB95E45" w14:textId="77777777" w:rsidTr="6A3122CB">
        <w:tc>
          <w:tcPr>
            <w:tcW w:w="2694" w:type="dxa"/>
            <w:vAlign w:val="center"/>
          </w:tcPr>
          <w:p w14:paraId="4B835047" w14:textId="77777777" w:rsidR="0085747A" w:rsidRPr="005D1B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85747A" w:rsidRPr="005D1BCE" w:rsidRDefault="29C9D3C8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D1BCE">
              <w:rPr>
                <w:b w:val="0"/>
                <w:sz w:val="24"/>
                <w:szCs w:val="24"/>
              </w:rPr>
              <w:t>Administracja</w:t>
            </w:r>
          </w:p>
        </w:tc>
      </w:tr>
      <w:tr w:rsidR="0085747A" w:rsidRPr="005D1BCE" w14:paraId="11529C0C" w14:textId="77777777" w:rsidTr="6A3122CB">
        <w:tc>
          <w:tcPr>
            <w:tcW w:w="2694" w:type="dxa"/>
            <w:vAlign w:val="center"/>
          </w:tcPr>
          <w:p w14:paraId="448A1CED" w14:textId="77777777" w:rsidR="0085747A" w:rsidRPr="005D1BC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5D1BCE" w:rsidRDefault="251C916F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D1BCE">
              <w:rPr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5D1BCE" w14:paraId="3A488BE5" w14:textId="77777777" w:rsidTr="6A3122CB">
        <w:tc>
          <w:tcPr>
            <w:tcW w:w="2694" w:type="dxa"/>
            <w:vAlign w:val="center"/>
          </w:tcPr>
          <w:p w14:paraId="04C0481C" w14:textId="77777777" w:rsidR="0085747A" w:rsidRPr="005D1B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5D1BCE" w:rsidRDefault="62082295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D1BCE">
              <w:rPr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5D1BCE" w14:paraId="5C70B2EB" w14:textId="77777777" w:rsidTr="6A3122CB">
        <w:tc>
          <w:tcPr>
            <w:tcW w:w="2694" w:type="dxa"/>
            <w:vAlign w:val="center"/>
          </w:tcPr>
          <w:p w14:paraId="7C3992E0" w14:textId="77777777" w:rsidR="0085747A" w:rsidRPr="005D1B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64770487" w:rsidR="0085747A" w:rsidRPr="005D1BCE" w:rsidRDefault="3E5AF4B2" w:rsidP="6A3122CB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A3122CB">
              <w:rPr>
                <w:b w:val="0"/>
                <w:sz w:val="24"/>
                <w:szCs w:val="24"/>
              </w:rPr>
              <w:t>Nies</w:t>
            </w:r>
            <w:r w:rsidR="7F26765B" w:rsidRPr="6A3122CB">
              <w:rPr>
                <w:b w:val="0"/>
                <w:sz w:val="24"/>
                <w:szCs w:val="24"/>
              </w:rPr>
              <w:t>tacjonarne</w:t>
            </w:r>
          </w:p>
        </w:tc>
      </w:tr>
      <w:tr w:rsidR="0085747A" w:rsidRPr="005D1BCE" w14:paraId="520A0DC2" w14:textId="77777777" w:rsidTr="6A3122CB">
        <w:tc>
          <w:tcPr>
            <w:tcW w:w="2694" w:type="dxa"/>
            <w:vAlign w:val="center"/>
          </w:tcPr>
          <w:p w14:paraId="47AAF248" w14:textId="77777777" w:rsidR="0085747A" w:rsidRPr="005D1B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Rok i semestr</w:t>
            </w:r>
            <w:r w:rsidR="0030395F" w:rsidRPr="005D1BCE">
              <w:rPr>
                <w:sz w:val="24"/>
                <w:szCs w:val="24"/>
              </w:rPr>
              <w:t>/y</w:t>
            </w:r>
            <w:r w:rsidRPr="005D1BCE">
              <w:rPr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1133D6B" w14:textId="77777777" w:rsidR="1283E673" w:rsidRPr="005D1BCE" w:rsidRDefault="1283E673" w:rsidP="1283E673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>Rok I, semestr II</w:t>
            </w:r>
          </w:p>
        </w:tc>
      </w:tr>
      <w:tr w:rsidR="0085747A" w:rsidRPr="005D1BCE" w14:paraId="69EA273B" w14:textId="77777777" w:rsidTr="6A3122CB">
        <w:tc>
          <w:tcPr>
            <w:tcW w:w="2694" w:type="dxa"/>
            <w:vAlign w:val="center"/>
          </w:tcPr>
          <w:p w14:paraId="5863A118" w14:textId="77777777" w:rsidR="0085747A" w:rsidRPr="005D1B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268B099" w:rsidR="0085747A" w:rsidRPr="005D1BCE" w:rsidRDefault="6BAA5E38" w:rsidP="6A3122CB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A3122CB">
              <w:rPr>
                <w:b w:val="0"/>
                <w:sz w:val="24"/>
                <w:szCs w:val="24"/>
              </w:rPr>
              <w:t>kierunkowy</w:t>
            </w:r>
          </w:p>
        </w:tc>
      </w:tr>
      <w:tr w:rsidR="00923D7D" w:rsidRPr="005D1BCE" w14:paraId="26EB6C12" w14:textId="77777777" w:rsidTr="6A3122CB">
        <w:tc>
          <w:tcPr>
            <w:tcW w:w="2694" w:type="dxa"/>
            <w:vAlign w:val="center"/>
          </w:tcPr>
          <w:p w14:paraId="13A990D4" w14:textId="77777777" w:rsidR="00923D7D" w:rsidRPr="005D1BC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5D1BCE" w:rsidRDefault="170F9C99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D1BCE">
              <w:rPr>
                <w:b w:val="0"/>
                <w:sz w:val="24"/>
                <w:szCs w:val="24"/>
              </w:rPr>
              <w:t>Polski</w:t>
            </w:r>
          </w:p>
        </w:tc>
      </w:tr>
      <w:tr w:rsidR="0085747A" w:rsidRPr="005D1BCE" w14:paraId="208A630D" w14:textId="77777777" w:rsidTr="6A3122CB">
        <w:tc>
          <w:tcPr>
            <w:tcW w:w="2694" w:type="dxa"/>
            <w:vAlign w:val="center"/>
          </w:tcPr>
          <w:p w14:paraId="69C2AF6E" w14:textId="77777777" w:rsidR="0085747A" w:rsidRPr="005D1B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E190CB" w14:textId="77777777" w:rsidR="0085747A" w:rsidRPr="005D1BCE" w:rsidRDefault="314D5165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D1BCE">
              <w:rPr>
                <w:b w:val="0"/>
                <w:sz w:val="24"/>
                <w:szCs w:val="24"/>
              </w:rPr>
              <w:t>Dr hab. L. Brodowski, prof. UR</w:t>
            </w:r>
          </w:p>
        </w:tc>
      </w:tr>
      <w:tr w:rsidR="0085747A" w:rsidRPr="005D1BCE" w14:paraId="46CA5587" w14:textId="77777777" w:rsidTr="6A3122CB">
        <w:tc>
          <w:tcPr>
            <w:tcW w:w="2694" w:type="dxa"/>
            <w:vAlign w:val="center"/>
          </w:tcPr>
          <w:p w14:paraId="471FE442" w14:textId="77777777" w:rsidR="0085747A" w:rsidRPr="005D1B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8D9D31" w14:textId="64C33BBA" w:rsidR="0085747A" w:rsidRPr="005D1BCE" w:rsidRDefault="003F0163" w:rsidP="6A3122CB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A3122CB">
              <w:rPr>
                <w:b w:val="0"/>
                <w:sz w:val="24"/>
                <w:szCs w:val="24"/>
              </w:rPr>
              <w:t xml:space="preserve">Dr hab. L. Brodowski, prof. UR, </w:t>
            </w:r>
            <w:r w:rsidR="6F41FF2A" w:rsidRPr="6A3122CB">
              <w:rPr>
                <w:b w:val="0"/>
                <w:sz w:val="24"/>
                <w:szCs w:val="24"/>
              </w:rPr>
              <w:t xml:space="preserve">Dr hab. D. Kuźniar, prof. UR, </w:t>
            </w:r>
          </w:p>
          <w:p w14:paraId="5C6F3AFF" w14:textId="7D51DC61" w:rsidR="0085747A" w:rsidRPr="005D1BCE" w:rsidRDefault="6F41FF2A" w:rsidP="6A3122CB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A3122CB">
              <w:rPr>
                <w:b w:val="0"/>
                <w:sz w:val="24"/>
                <w:szCs w:val="24"/>
              </w:rPr>
              <w:t>dr A. Marcisz-Dynia, dr S. Kubas, mgr M. Podraza</w:t>
            </w:r>
          </w:p>
        </w:tc>
      </w:tr>
    </w:tbl>
    <w:p w14:paraId="57A64E18" w14:textId="77777777" w:rsidR="0085747A" w:rsidRPr="005D1BCE" w:rsidRDefault="0085747A" w:rsidP="009C54AE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5D1BCE">
        <w:rPr>
          <w:sz w:val="24"/>
          <w:szCs w:val="24"/>
        </w:rPr>
        <w:t xml:space="preserve">* </w:t>
      </w:r>
      <w:r w:rsidRPr="005D1BCE">
        <w:rPr>
          <w:i/>
          <w:sz w:val="24"/>
          <w:szCs w:val="24"/>
        </w:rPr>
        <w:t>-</w:t>
      </w:r>
      <w:r w:rsidR="00B90885" w:rsidRPr="005D1BCE">
        <w:rPr>
          <w:b w:val="0"/>
          <w:i/>
          <w:sz w:val="24"/>
          <w:szCs w:val="24"/>
        </w:rPr>
        <w:t>opcjonalni</w:t>
      </w:r>
      <w:r w:rsidR="00B90885" w:rsidRPr="005D1BCE">
        <w:rPr>
          <w:b w:val="0"/>
          <w:sz w:val="24"/>
          <w:szCs w:val="24"/>
        </w:rPr>
        <w:t>e,</w:t>
      </w:r>
      <w:r w:rsidRPr="005D1BCE">
        <w:rPr>
          <w:i/>
          <w:sz w:val="24"/>
          <w:szCs w:val="24"/>
        </w:rPr>
        <w:t xml:space="preserve"> </w:t>
      </w:r>
      <w:r w:rsidRPr="005D1BCE">
        <w:rPr>
          <w:b w:val="0"/>
          <w:i/>
          <w:sz w:val="24"/>
          <w:szCs w:val="24"/>
        </w:rPr>
        <w:t xml:space="preserve">zgodnie z ustaleniami </w:t>
      </w:r>
      <w:r w:rsidR="00B90885" w:rsidRPr="005D1BCE">
        <w:rPr>
          <w:b w:val="0"/>
          <w:i/>
          <w:sz w:val="24"/>
          <w:szCs w:val="24"/>
        </w:rPr>
        <w:t>w Jednostce</w:t>
      </w:r>
    </w:p>
    <w:p w14:paraId="7E0A0F74" w14:textId="77777777" w:rsidR="0085747A" w:rsidRPr="005D1BCE" w:rsidRDefault="0085747A" w:rsidP="009C54AE">
      <w:pPr>
        <w:pStyle w:val="Podpunkty"/>
        <w:ind w:left="284"/>
        <w:rPr>
          <w:sz w:val="24"/>
          <w:szCs w:val="24"/>
        </w:rPr>
      </w:pPr>
      <w:r w:rsidRPr="005D1BCE">
        <w:rPr>
          <w:sz w:val="24"/>
          <w:szCs w:val="24"/>
        </w:rPr>
        <w:t>1.</w:t>
      </w:r>
      <w:r w:rsidR="00E22FBC" w:rsidRPr="005D1BCE">
        <w:rPr>
          <w:sz w:val="24"/>
          <w:szCs w:val="24"/>
        </w:rPr>
        <w:t>1</w:t>
      </w:r>
      <w:r w:rsidRPr="005D1BCE">
        <w:rPr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5D1BCE" w:rsidRDefault="00923D7D" w:rsidP="009C54AE">
      <w:pPr>
        <w:pStyle w:val="Podpunkty"/>
        <w:ind w:left="0"/>
        <w:rPr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896"/>
        <w:gridCol w:w="758"/>
        <w:gridCol w:w="919"/>
        <w:gridCol w:w="719"/>
        <w:gridCol w:w="799"/>
        <w:gridCol w:w="717"/>
        <w:gridCol w:w="919"/>
        <w:gridCol w:w="1149"/>
        <w:gridCol w:w="1403"/>
      </w:tblGrid>
      <w:tr w:rsidR="00015B8F" w:rsidRPr="005D1BCE" w14:paraId="4A00F406" w14:textId="77777777" w:rsidTr="6A3122CB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3F33" w14:textId="37FA2C2A" w:rsidR="00015B8F" w:rsidRPr="005D1BCE" w:rsidRDefault="2DADD3EB" w:rsidP="009C54AE">
            <w:pPr>
              <w:pStyle w:val="Nagwkitablic"/>
              <w:spacing w:line="240" w:lineRule="auto"/>
              <w:jc w:val="center"/>
            </w:pPr>
            <w:r>
              <w:t>Semestr</w:t>
            </w:r>
            <w:r w:rsidR="035D6016">
              <w:t>(</w:t>
            </w:r>
            <w:r w:rsidR="02C46169"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5D1BC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5D1BCE">
              <w:rPr>
                <w:szCs w:val="24"/>
              </w:rPr>
              <w:t>Wykł</w:t>
            </w:r>
            <w:proofErr w:type="spellEnd"/>
            <w:r w:rsidRPr="005D1BCE">
              <w:rPr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5D1BC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D1BCE">
              <w:rPr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5D1BC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5D1BCE">
              <w:rPr>
                <w:szCs w:val="24"/>
              </w:rPr>
              <w:t>Konw</w:t>
            </w:r>
            <w:proofErr w:type="spellEnd"/>
            <w:r w:rsidRPr="005D1BCE">
              <w:rPr>
                <w:szCs w:val="24"/>
              </w:rPr>
              <w:t>.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5D1BC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D1BCE">
              <w:rPr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5D1BC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5D1BCE">
              <w:rPr>
                <w:szCs w:val="24"/>
              </w:rPr>
              <w:t>Sem</w:t>
            </w:r>
            <w:proofErr w:type="spellEnd"/>
            <w:r w:rsidRPr="005D1BCE">
              <w:rPr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5D1BC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D1BCE">
              <w:rPr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5D1BC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5D1BCE">
              <w:rPr>
                <w:szCs w:val="24"/>
              </w:rPr>
              <w:t>Prakt</w:t>
            </w:r>
            <w:proofErr w:type="spellEnd"/>
            <w:r w:rsidRPr="005D1BCE">
              <w:rPr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5D1BCE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D1BCE">
              <w:rPr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5D1BCE" w:rsidRDefault="00015B8F" w:rsidP="009C54AE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5D1BCE">
              <w:rPr>
                <w:b/>
                <w:szCs w:val="24"/>
              </w:rPr>
              <w:t>Liczba pkt</w:t>
            </w:r>
            <w:r w:rsidR="00B90885" w:rsidRPr="005D1BCE">
              <w:rPr>
                <w:b/>
                <w:szCs w:val="24"/>
              </w:rPr>
              <w:t>.</w:t>
            </w:r>
            <w:r w:rsidRPr="005D1BCE">
              <w:rPr>
                <w:b/>
                <w:szCs w:val="24"/>
              </w:rPr>
              <w:t xml:space="preserve"> ECTS</w:t>
            </w:r>
          </w:p>
        </w:tc>
      </w:tr>
      <w:tr w:rsidR="00015B8F" w:rsidRPr="005D1BCE" w14:paraId="291ECC36" w14:textId="77777777" w:rsidTr="6A3122CB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DA7B" w14:textId="77777777" w:rsidR="00015B8F" w:rsidRPr="005D1BCE" w:rsidRDefault="5745CB77" w:rsidP="6A3122CB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6A3122CB">
              <w:rPr>
                <w:sz w:val="24"/>
                <w:szCs w:val="24"/>
              </w:rPr>
              <w:t>II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5D1BCE" w:rsidRDefault="45C64C99" w:rsidP="6A3122CB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6A3122CB">
              <w:rPr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5D1BCE" w:rsidRDefault="00015B8F" w:rsidP="6A3122CB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5D1BCE" w:rsidRDefault="00015B8F" w:rsidP="6A3122CB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5D1BCE" w:rsidRDefault="00015B8F" w:rsidP="6A3122CB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5D1BCE" w:rsidRDefault="00015B8F" w:rsidP="6A3122CB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5D1BCE" w:rsidRDefault="00015B8F" w:rsidP="6A3122CB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5D1BCE" w:rsidRDefault="00015B8F" w:rsidP="6A3122CB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5D1BCE" w:rsidRDefault="00015B8F" w:rsidP="6A3122CB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5D1BCE" w:rsidRDefault="5745CB77" w:rsidP="6A3122CB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6A3122CB">
              <w:rPr>
                <w:sz w:val="24"/>
                <w:szCs w:val="24"/>
              </w:rPr>
              <w:t>4</w:t>
            </w:r>
          </w:p>
        </w:tc>
      </w:tr>
    </w:tbl>
    <w:p w14:paraId="4DDBEF00" w14:textId="77777777" w:rsidR="00923D7D" w:rsidRPr="005D1BCE" w:rsidRDefault="00923D7D" w:rsidP="009C54AE">
      <w:pPr>
        <w:pStyle w:val="Podpunkty"/>
        <w:rPr>
          <w:b w:val="0"/>
          <w:sz w:val="24"/>
          <w:szCs w:val="24"/>
          <w:lang w:eastAsia="en-US"/>
        </w:rPr>
      </w:pPr>
    </w:p>
    <w:p w14:paraId="7713D631" w14:textId="77777777" w:rsidR="0085747A" w:rsidRPr="005D1BC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>
        <w:rPr>
          <w:smallCaps w:val="0"/>
        </w:rPr>
        <w:t>1.</w:t>
      </w:r>
      <w:r w:rsidR="00E22FBC">
        <w:rPr>
          <w:smallCaps w:val="0"/>
        </w:rPr>
        <w:t>2</w:t>
      </w:r>
      <w:r w:rsidR="00F83B28">
        <w:rPr>
          <w:smallCaps w:val="0"/>
        </w:rPr>
        <w:t>.</w:t>
      </w:r>
      <w:r>
        <w:tab/>
      </w:r>
      <w:r>
        <w:rPr>
          <w:smallCaps w:val="0"/>
        </w:rPr>
        <w:t xml:space="preserve">Sposób realizacji zajęć  </w:t>
      </w:r>
    </w:p>
    <w:p w14:paraId="14D0676B" w14:textId="61C82C06" w:rsidR="6A3122CB" w:rsidRDefault="6A3122CB" w:rsidP="6A3122CB">
      <w:pPr>
        <w:pStyle w:val="Punktygwne"/>
        <w:tabs>
          <w:tab w:val="left" w:pos="709"/>
        </w:tabs>
        <w:spacing w:before="0" w:after="0"/>
        <w:ind w:left="284"/>
        <w:rPr>
          <w:smallCaps w:val="0"/>
        </w:rPr>
      </w:pPr>
    </w:p>
    <w:p w14:paraId="078CDEFA" w14:textId="77777777" w:rsidR="0085747A" w:rsidRPr="005D1BCE" w:rsidRDefault="61E7C5DD" w:rsidP="1283E673">
      <w:pPr>
        <w:pStyle w:val="Punktygwne"/>
        <w:spacing w:before="0" w:after="0"/>
        <w:ind w:left="709"/>
        <w:rPr>
          <w:b w:val="0"/>
          <w:smallCaps w:val="0"/>
        </w:rPr>
      </w:pPr>
      <w:r w:rsidRPr="005D1BCE">
        <w:rPr>
          <w:rFonts w:eastAsia="MS Gothic"/>
          <w:b w:val="0"/>
        </w:rPr>
        <w:t xml:space="preserve">X </w:t>
      </w:r>
      <w:r w:rsidR="0085747A" w:rsidRPr="005D1BCE">
        <w:rPr>
          <w:b w:val="0"/>
          <w:smallCaps w:val="0"/>
        </w:rPr>
        <w:t xml:space="preserve">zajęcia w formie tradycyjnej </w:t>
      </w:r>
    </w:p>
    <w:p w14:paraId="67326943" w14:textId="77777777" w:rsidR="0085747A" w:rsidRPr="005D1BCE" w:rsidRDefault="06BF3D04" w:rsidP="1283E673">
      <w:pPr>
        <w:pStyle w:val="Punktygwne"/>
        <w:spacing w:before="0" w:after="0"/>
        <w:ind w:left="709"/>
        <w:rPr>
          <w:b w:val="0"/>
          <w:smallCaps w:val="0"/>
        </w:rPr>
      </w:pPr>
      <w:r w:rsidRPr="005D1BCE">
        <w:rPr>
          <w:rFonts w:eastAsia="MS Gothic"/>
          <w:b w:val="0"/>
        </w:rPr>
        <w:t xml:space="preserve">X </w:t>
      </w:r>
      <w:r w:rsidR="0085747A" w:rsidRPr="005D1BCE">
        <w:rPr>
          <w:b w:val="0"/>
          <w:smallCaps w:val="0"/>
        </w:rPr>
        <w:t>zajęcia realizowane z wykorzystaniem metod i technik kształcenia na odległość</w:t>
      </w:r>
    </w:p>
    <w:p w14:paraId="3461D779" w14:textId="77777777" w:rsidR="0085747A" w:rsidRPr="005D1BCE" w:rsidRDefault="0085747A" w:rsidP="009C54AE">
      <w:pPr>
        <w:pStyle w:val="Punktygwne"/>
        <w:spacing w:before="0" w:after="0"/>
        <w:rPr>
          <w:smallCaps w:val="0"/>
          <w:szCs w:val="24"/>
        </w:rPr>
      </w:pPr>
    </w:p>
    <w:p w14:paraId="35295C78" w14:textId="29321F7C" w:rsidR="00E22FBC" w:rsidRPr="005D1BCE" w:rsidRDefault="00E22FBC" w:rsidP="6A3122CB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</w:rPr>
      </w:pPr>
      <w:r>
        <w:rPr>
          <w:smallCaps w:val="0"/>
        </w:rPr>
        <w:t xml:space="preserve">1.3 </w:t>
      </w:r>
      <w:r>
        <w:tab/>
      </w:r>
      <w:r>
        <w:rPr>
          <w:smallCaps w:val="0"/>
        </w:rPr>
        <w:t>For</w:t>
      </w:r>
      <w:r w:rsidR="00445970">
        <w:rPr>
          <w:smallCaps w:val="0"/>
        </w:rPr>
        <w:t xml:space="preserve">ma zaliczenia przedmiotu </w:t>
      </w:r>
      <w:r>
        <w:rPr>
          <w:smallCaps w:val="0"/>
        </w:rPr>
        <w:t xml:space="preserve">(z toku) </w:t>
      </w:r>
      <w:r>
        <w:rPr>
          <w:b w:val="0"/>
          <w:smallCaps w:val="0"/>
        </w:rPr>
        <w:t>(egzamin, zaliczenie z oceną, zaliczenie bez oceny)</w:t>
      </w:r>
    </w:p>
    <w:p w14:paraId="3CF2D8B6" w14:textId="77777777" w:rsidR="1283E673" w:rsidRPr="005D1BCE" w:rsidRDefault="1283E673" w:rsidP="1283E673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smallCaps w:val="0"/>
        </w:rPr>
      </w:pPr>
    </w:p>
    <w:p w14:paraId="493BC2A0" w14:textId="77777777" w:rsidR="07F864DC" w:rsidRPr="005D1BCE" w:rsidRDefault="007334C8" w:rsidP="1283E673">
      <w:pPr>
        <w:pStyle w:val="Punktygwne"/>
        <w:tabs>
          <w:tab w:val="left" w:pos="709"/>
        </w:tabs>
        <w:spacing w:before="0" w:after="0"/>
        <w:ind w:left="709" w:hanging="425"/>
      </w:pPr>
      <w:r w:rsidRPr="005D1BCE">
        <w:rPr>
          <w:b w:val="0"/>
          <w:smallCaps w:val="0"/>
        </w:rPr>
        <w:t>W</w:t>
      </w:r>
      <w:r w:rsidR="07F864DC" w:rsidRPr="005D1BCE">
        <w:rPr>
          <w:b w:val="0"/>
          <w:smallCaps w:val="0"/>
        </w:rPr>
        <w:t>ykład – egzamin</w:t>
      </w:r>
    </w:p>
    <w:p w14:paraId="0FB78278" w14:textId="77777777" w:rsidR="007334C8" w:rsidRPr="005D1BCE" w:rsidRDefault="007334C8" w:rsidP="009C54AE">
      <w:pPr>
        <w:pStyle w:val="Punktygwne"/>
        <w:spacing w:before="0" w:after="0"/>
        <w:rPr>
          <w:szCs w:val="24"/>
        </w:rPr>
      </w:pPr>
    </w:p>
    <w:p w14:paraId="261BAAD1" w14:textId="77777777" w:rsidR="00E960BB" w:rsidRPr="005D1BCE" w:rsidRDefault="0085747A" w:rsidP="009C54AE">
      <w:pPr>
        <w:pStyle w:val="Punktygwne"/>
        <w:spacing w:before="0" w:after="0"/>
        <w:rPr>
          <w:szCs w:val="24"/>
        </w:rPr>
      </w:pPr>
      <w:r>
        <w:t xml:space="preserve">2.Wymagania wstępne </w:t>
      </w:r>
    </w:p>
    <w:p w14:paraId="140A12D8" w14:textId="5508D0DC" w:rsidR="6A3122CB" w:rsidRDefault="6A3122CB" w:rsidP="6A3122CB">
      <w:pPr>
        <w:pStyle w:val="Punktygwne"/>
        <w:spacing w:before="0"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D1BCE" w14:paraId="32EB654E" w14:textId="77777777" w:rsidTr="6A3122CB">
        <w:tc>
          <w:tcPr>
            <w:tcW w:w="9670" w:type="dxa"/>
          </w:tcPr>
          <w:p w14:paraId="34CE0A41" w14:textId="55948879" w:rsidR="0085747A" w:rsidRPr="005D1BCE" w:rsidRDefault="2E1C6383" w:rsidP="6A3122CB">
            <w:pPr>
              <w:pStyle w:val="Punktygwne"/>
              <w:spacing w:before="40" w:after="40"/>
              <w:rPr>
                <w:b w:val="0"/>
                <w:smallCaps w:val="0"/>
                <w:color w:val="000000"/>
              </w:rPr>
            </w:pPr>
            <w:r w:rsidRPr="6A3122CB">
              <w:rPr>
                <w:b w:val="0"/>
                <w:smallCaps w:val="0"/>
                <w:color w:val="000000" w:themeColor="text1"/>
              </w:rPr>
              <w:t>Znajomość podstaw z zakresu wstępu do prawoznawstwa</w:t>
            </w:r>
          </w:p>
        </w:tc>
      </w:tr>
    </w:tbl>
    <w:p w14:paraId="67528384" w14:textId="324E2FD5" w:rsidR="6A3122CB" w:rsidRDefault="6A3122CB">
      <w:r>
        <w:br w:type="page"/>
      </w:r>
    </w:p>
    <w:p w14:paraId="7DB6D4EE" w14:textId="49225BF9" w:rsidR="0085747A" w:rsidRPr="005D1BCE" w:rsidRDefault="0071620A" w:rsidP="009C54AE">
      <w:pPr>
        <w:pStyle w:val="Punktygwne"/>
        <w:spacing w:before="0" w:after="0"/>
      </w:pPr>
      <w:bookmarkStart w:id="0" w:name="_GoBack"/>
      <w:bookmarkEnd w:id="0"/>
      <w:r>
        <w:lastRenderedPageBreak/>
        <w:t>3.</w:t>
      </w:r>
      <w:r w:rsidR="0085747A">
        <w:t xml:space="preserve"> </w:t>
      </w:r>
      <w:r w:rsidR="00A84C85">
        <w:t>cele, efekty uczenia się</w:t>
      </w:r>
      <w:r w:rsidR="0085747A">
        <w:t>, treści Programowe i stosowane metody Dydaktyczne</w:t>
      </w:r>
    </w:p>
    <w:p w14:paraId="6D98A12B" w14:textId="77777777" w:rsidR="0085747A" w:rsidRPr="005D1BCE" w:rsidRDefault="0085747A" w:rsidP="009C54AE">
      <w:pPr>
        <w:pStyle w:val="Punktygwne"/>
        <w:spacing w:before="0" w:after="0"/>
        <w:rPr>
          <w:szCs w:val="24"/>
        </w:rPr>
      </w:pPr>
    </w:p>
    <w:p w14:paraId="04643D83" w14:textId="77777777" w:rsidR="0085747A" w:rsidRPr="005D1BCE" w:rsidRDefault="0071620A" w:rsidP="009C54AE">
      <w:pPr>
        <w:pStyle w:val="Podpunkty"/>
        <w:rPr>
          <w:sz w:val="24"/>
          <w:szCs w:val="24"/>
        </w:rPr>
      </w:pPr>
      <w:r w:rsidRPr="005D1BCE">
        <w:rPr>
          <w:sz w:val="24"/>
          <w:szCs w:val="24"/>
        </w:rPr>
        <w:t xml:space="preserve">3.1 </w:t>
      </w:r>
      <w:r w:rsidR="00C05F44" w:rsidRPr="005D1BCE">
        <w:rPr>
          <w:sz w:val="24"/>
          <w:szCs w:val="24"/>
        </w:rPr>
        <w:t>Cele przedmiotu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5"/>
        <w:gridCol w:w="8965"/>
      </w:tblGrid>
      <w:tr w:rsidR="1283E673" w:rsidRPr="005D1BCE" w14:paraId="67E86AC4" w14:textId="77777777" w:rsidTr="6A3122CB">
        <w:trPr>
          <w:trHeight w:val="300"/>
        </w:trPr>
        <w:tc>
          <w:tcPr>
            <w:tcW w:w="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72B5A4" w14:textId="77777777" w:rsidR="1283E673" w:rsidRPr="005D1BCE" w:rsidRDefault="1283E673" w:rsidP="1283E673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</w:rPr>
              <w:t xml:space="preserve">C1 </w:t>
            </w:r>
          </w:p>
        </w:tc>
        <w:tc>
          <w:tcPr>
            <w:tcW w:w="8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72EA629" w14:textId="54E7A909" w:rsidR="1283E673" w:rsidRPr="005D1BCE" w:rsidRDefault="1283E673" w:rsidP="1283E673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6A3122CB">
              <w:rPr>
                <w:rFonts w:ascii="Times New Roman" w:eastAsia="Corbel" w:hAnsi="Times New Roman"/>
              </w:rPr>
              <w:t xml:space="preserve">zapoznanie z podstawowymi instytucjami prawa międzynarodowego publicznego i perspektywami jego rozwoju  </w:t>
            </w:r>
          </w:p>
        </w:tc>
      </w:tr>
      <w:tr w:rsidR="1283E673" w:rsidRPr="005D1BCE" w14:paraId="2C877432" w14:textId="77777777" w:rsidTr="6A3122CB">
        <w:trPr>
          <w:trHeight w:val="300"/>
        </w:trPr>
        <w:tc>
          <w:tcPr>
            <w:tcW w:w="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1E5754" w14:textId="77777777" w:rsidR="1283E673" w:rsidRPr="005D1BCE" w:rsidRDefault="1283E673" w:rsidP="1283E673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</w:rPr>
              <w:t xml:space="preserve"> C2</w:t>
            </w:r>
          </w:p>
        </w:tc>
        <w:tc>
          <w:tcPr>
            <w:tcW w:w="8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4E3193" w14:textId="77777777" w:rsidR="1283E673" w:rsidRPr="005D1BCE" w:rsidRDefault="1283E673" w:rsidP="1283E673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</w:rPr>
              <w:t>przedstawienie i wyjaśnienie roli prawa międzynarodowego we współczesnym świecie</w:t>
            </w:r>
          </w:p>
        </w:tc>
      </w:tr>
      <w:tr w:rsidR="1283E673" w:rsidRPr="005D1BCE" w14:paraId="03F82913" w14:textId="77777777" w:rsidTr="6A3122CB">
        <w:trPr>
          <w:trHeight w:val="300"/>
        </w:trPr>
        <w:tc>
          <w:tcPr>
            <w:tcW w:w="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C0B3C4" w14:textId="77777777" w:rsidR="1283E673" w:rsidRPr="005D1BCE" w:rsidRDefault="1283E673" w:rsidP="1283E673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</w:rPr>
              <w:t>C3</w:t>
            </w:r>
          </w:p>
        </w:tc>
        <w:tc>
          <w:tcPr>
            <w:tcW w:w="8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04F623" w14:textId="77777777" w:rsidR="1283E673" w:rsidRPr="005D1BCE" w:rsidRDefault="1283E673" w:rsidP="1283E673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</w:rPr>
              <w:t>przedstawienie roli państw, organizacji międzynarodowych i innych podmiotów prawa międzynarodowego oraz umów międzynarodowych i innych dokumentów międzynarodowych w obrocie międzynarodowym oraz zasad odpowiedzialności za ich niedotrzymanie</w:t>
            </w:r>
          </w:p>
        </w:tc>
      </w:tr>
      <w:tr w:rsidR="1283E673" w:rsidRPr="005D1BCE" w14:paraId="1877FF1B" w14:textId="77777777" w:rsidTr="6A3122CB">
        <w:trPr>
          <w:trHeight w:val="300"/>
        </w:trPr>
        <w:tc>
          <w:tcPr>
            <w:tcW w:w="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12F916" w14:textId="77777777" w:rsidR="1283E673" w:rsidRPr="005D1BCE" w:rsidRDefault="1283E673" w:rsidP="1283E673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</w:rPr>
              <w:t>C4</w:t>
            </w:r>
          </w:p>
        </w:tc>
        <w:tc>
          <w:tcPr>
            <w:tcW w:w="8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D3E6A9" w14:textId="77777777" w:rsidR="1283E673" w:rsidRPr="005D1BCE" w:rsidRDefault="1283E673" w:rsidP="1283E673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</w:rPr>
              <w:t>analiza poszczególnych funkcji prawa międzynarodowego publicznego na podstawie umów międzynarodowych i innych form praktyki państw.</w:t>
            </w:r>
          </w:p>
        </w:tc>
      </w:tr>
    </w:tbl>
    <w:p w14:paraId="2946DB82" w14:textId="77777777" w:rsidR="00F83B28" w:rsidRPr="005D1BCE" w:rsidRDefault="00F83B28" w:rsidP="1283E673">
      <w:pPr>
        <w:pStyle w:val="Podpunkty"/>
        <w:rPr>
          <w:b w:val="0"/>
          <w:i/>
          <w:iCs/>
          <w:sz w:val="24"/>
          <w:szCs w:val="24"/>
        </w:rPr>
      </w:pPr>
    </w:p>
    <w:p w14:paraId="5997CC1D" w14:textId="77777777" w:rsidR="0085747A" w:rsidRPr="005D1BCE" w:rsidRDefault="0085747A" w:rsidP="009C54AE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</w:p>
    <w:p w14:paraId="47F42425" w14:textId="77777777" w:rsidR="001D7B54" w:rsidRPr="005D1BCE" w:rsidRDefault="009F4610" w:rsidP="009C54A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5D1BCE">
        <w:rPr>
          <w:rFonts w:ascii="Times New Roman" w:hAnsi="Times New Roman"/>
          <w:b/>
          <w:bCs/>
          <w:sz w:val="24"/>
          <w:szCs w:val="24"/>
        </w:rPr>
        <w:t xml:space="preserve">3.2 </w:t>
      </w:r>
      <w:r w:rsidR="001D7B54" w:rsidRPr="005D1BCE">
        <w:rPr>
          <w:rFonts w:ascii="Times New Roman" w:hAnsi="Times New Roman"/>
          <w:b/>
          <w:bCs/>
          <w:sz w:val="24"/>
          <w:szCs w:val="24"/>
        </w:rPr>
        <w:t xml:space="preserve">Efekty </w:t>
      </w:r>
      <w:r w:rsidR="00C05F44" w:rsidRPr="005D1BCE">
        <w:rPr>
          <w:rFonts w:ascii="Times New Roman" w:hAnsi="Times New Roman"/>
          <w:b/>
          <w:bCs/>
          <w:sz w:val="24"/>
          <w:szCs w:val="24"/>
        </w:rPr>
        <w:t xml:space="preserve">uczenia się </w:t>
      </w:r>
      <w:r w:rsidR="001D7B54" w:rsidRPr="005D1BCE">
        <w:rPr>
          <w:rFonts w:ascii="Times New Roman" w:hAnsi="Times New Roman"/>
          <w:b/>
          <w:bCs/>
          <w:sz w:val="24"/>
          <w:szCs w:val="24"/>
        </w:rPr>
        <w:t>dla przedmiotu</w:t>
      </w:r>
      <w:r w:rsidR="00445970" w:rsidRPr="005D1BCE">
        <w:rPr>
          <w:rFonts w:ascii="Times New Roman" w:hAnsi="Times New Roman"/>
          <w:sz w:val="24"/>
          <w:szCs w:val="24"/>
        </w:rPr>
        <w:t xml:space="preserve"> </w:t>
      </w:r>
    </w:p>
    <w:p w14:paraId="110FFD37" w14:textId="77777777" w:rsidR="1283E673" w:rsidRPr="005D1BCE" w:rsidRDefault="1283E673" w:rsidP="1283E673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1690"/>
        <w:gridCol w:w="6071"/>
        <w:gridCol w:w="1869"/>
      </w:tblGrid>
      <w:tr w:rsidR="1283E673" w:rsidRPr="005D1BCE" w14:paraId="5D0F7F99" w14:textId="77777777" w:rsidTr="6A3122CB">
        <w:trPr>
          <w:trHeight w:val="300"/>
        </w:trPr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7C574A" w14:textId="73A11970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6A3122CB">
              <w:rPr>
                <w:rFonts w:ascii="Times New Roman" w:eastAsia="Corbel" w:hAnsi="Times New Roman"/>
                <w:b/>
                <w:bCs/>
                <w:smallCaps/>
              </w:rPr>
              <w:t>EK</w:t>
            </w:r>
            <w:r w:rsidRPr="6A3122CB">
              <w:rPr>
                <w:rFonts w:ascii="Times New Roman" w:eastAsia="Corbel" w:hAnsi="Times New Roman"/>
                <w:smallCaps/>
              </w:rPr>
              <w:t xml:space="preserve"> (efekt uczenia się)</w:t>
            </w:r>
          </w:p>
          <w:p w14:paraId="29D6B04F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i/>
                <w:iCs/>
                <w:smallCaps/>
              </w:rPr>
              <w:t xml:space="preserve"> </w:t>
            </w:r>
          </w:p>
        </w:tc>
        <w:tc>
          <w:tcPr>
            <w:tcW w:w="6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75A3CC" w14:textId="68B5063A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6A3122CB">
              <w:rPr>
                <w:rFonts w:ascii="Times New Roman" w:eastAsia="Corbel" w:hAnsi="Times New Roman"/>
                <w:smallCaps/>
              </w:rPr>
              <w:t xml:space="preserve">Treść efektu uczenia się zdefiniowanego dla przedmiotu </w:t>
            </w:r>
          </w:p>
        </w:tc>
        <w:tc>
          <w:tcPr>
            <w:tcW w:w="1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04385B" w14:textId="478C008F" w:rsidR="1283E673" w:rsidRPr="005D1BCE" w:rsidRDefault="1283E673" w:rsidP="6A3122CB">
            <w:pPr>
              <w:spacing w:after="0"/>
              <w:rPr>
                <w:rFonts w:ascii="Times New Roman" w:eastAsia="Corbel" w:hAnsi="Times New Roman"/>
                <w:b/>
                <w:bCs/>
                <w:smallCaps/>
              </w:rPr>
            </w:pPr>
            <w:r w:rsidRPr="6A3122CB">
              <w:rPr>
                <w:rFonts w:ascii="Times New Roman" w:eastAsia="Corbel" w:hAnsi="Times New Roman"/>
                <w:smallCaps/>
              </w:rPr>
              <w:t>Odniesienie do</w:t>
            </w:r>
            <w:r w:rsidR="3940083F" w:rsidRPr="6A3122CB">
              <w:rPr>
                <w:rFonts w:ascii="Times New Roman" w:eastAsia="Corbel" w:hAnsi="Times New Roman"/>
                <w:smallCaps/>
              </w:rPr>
              <w:t xml:space="preserve"> </w:t>
            </w:r>
            <w:r w:rsidRPr="6A3122CB">
              <w:rPr>
                <w:rFonts w:ascii="Times New Roman" w:eastAsia="Corbel" w:hAnsi="Times New Roman"/>
                <w:smallCaps/>
              </w:rPr>
              <w:t xml:space="preserve">efektów  kierunkowych </w:t>
            </w:r>
          </w:p>
        </w:tc>
      </w:tr>
      <w:tr w:rsidR="1283E673" w:rsidRPr="005D1BCE" w14:paraId="0E670105" w14:textId="77777777" w:rsidTr="6A3122CB">
        <w:trPr>
          <w:trHeight w:val="300"/>
        </w:trPr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455574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EK­_01</w:t>
            </w:r>
          </w:p>
          <w:p w14:paraId="0A6959E7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 </w:t>
            </w:r>
          </w:p>
          <w:p w14:paraId="100C5B58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 </w:t>
            </w:r>
          </w:p>
        </w:tc>
        <w:tc>
          <w:tcPr>
            <w:tcW w:w="6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24610B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definiuje podstawowe pojęcia prawa międzynarodowego, wyjaśnia rolę prawa międzynarodowego w funkcjonowaniu społeczności międzynarodowej, identyfikuje źródła, podmioty oraz zakres problematyki prawa międzynarodowego publicznego </w:t>
            </w:r>
          </w:p>
        </w:tc>
        <w:tc>
          <w:tcPr>
            <w:tcW w:w="1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69166E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K_WO3</w:t>
            </w:r>
          </w:p>
          <w:p w14:paraId="761EF05C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K_WO5</w:t>
            </w:r>
          </w:p>
        </w:tc>
      </w:tr>
      <w:tr w:rsidR="1283E673" w:rsidRPr="005D1BCE" w14:paraId="321EC67A" w14:textId="77777777" w:rsidTr="6A3122CB">
        <w:trPr>
          <w:trHeight w:val="300"/>
        </w:trPr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A76B19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EK_02</w:t>
            </w:r>
          </w:p>
        </w:tc>
        <w:tc>
          <w:tcPr>
            <w:tcW w:w="6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C0D7FF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posiada podstawową wiedzę na temat jednostki jako podmiotu prawa międzynarodowego publicznego, treści </w:t>
            </w:r>
            <w:proofErr w:type="spellStart"/>
            <w:r w:rsidRPr="005D1BCE">
              <w:rPr>
                <w:rFonts w:ascii="Times New Roman" w:eastAsia="Corbel" w:hAnsi="Times New Roman"/>
                <w:smallCaps/>
              </w:rPr>
              <w:t>ius</w:t>
            </w:r>
            <w:proofErr w:type="spellEnd"/>
            <w:r w:rsidRPr="005D1BCE">
              <w:rPr>
                <w:rFonts w:ascii="Times New Roman" w:eastAsia="Corbel" w:hAnsi="Times New Roman"/>
                <w:smallCaps/>
              </w:rPr>
              <w:t xml:space="preserve"> </w:t>
            </w:r>
            <w:proofErr w:type="spellStart"/>
            <w:r w:rsidRPr="005D1BCE">
              <w:rPr>
                <w:rFonts w:ascii="Times New Roman" w:eastAsia="Corbel" w:hAnsi="Times New Roman"/>
                <w:smallCaps/>
              </w:rPr>
              <w:t>standi</w:t>
            </w:r>
            <w:proofErr w:type="spellEnd"/>
            <w:r w:rsidRPr="005D1BCE">
              <w:rPr>
                <w:rFonts w:ascii="Times New Roman" w:eastAsia="Corbel" w:hAnsi="Times New Roman"/>
                <w:smallCaps/>
              </w:rPr>
              <w:t xml:space="preserve"> oraz zasad ochrony statusu jednostki na gruncie prawa międzynarodowego publicznego</w:t>
            </w:r>
          </w:p>
        </w:tc>
        <w:tc>
          <w:tcPr>
            <w:tcW w:w="1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2E5436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K_WO9</w:t>
            </w:r>
          </w:p>
        </w:tc>
      </w:tr>
      <w:tr w:rsidR="1283E673" w:rsidRPr="005D1BCE" w14:paraId="3C0A816C" w14:textId="77777777" w:rsidTr="6A3122CB">
        <w:trPr>
          <w:trHeight w:val="300"/>
        </w:trPr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960800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EK_03</w:t>
            </w:r>
          </w:p>
        </w:tc>
        <w:tc>
          <w:tcPr>
            <w:tcW w:w="6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85FE67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potrafi prawidłowo identyfikować i interpretować zjawiska prawne</w:t>
            </w:r>
          </w:p>
        </w:tc>
        <w:tc>
          <w:tcPr>
            <w:tcW w:w="1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1F4DDD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K_UO1</w:t>
            </w:r>
          </w:p>
        </w:tc>
      </w:tr>
      <w:tr w:rsidR="1283E673" w:rsidRPr="005D1BCE" w14:paraId="0DE00564" w14:textId="77777777" w:rsidTr="6A3122CB">
        <w:trPr>
          <w:trHeight w:val="855"/>
        </w:trPr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C3198C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EK_04</w:t>
            </w:r>
          </w:p>
        </w:tc>
        <w:tc>
          <w:tcPr>
            <w:tcW w:w="6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E13322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potrafi samodzielnie zdobywać wiedze i rozwijać swoje profesjonalne umiejętności, korzystając z różnych źródeł i nowoczesnych technologii</w:t>
            </w:r>
          </w:p>
        </w:tc>
        <w:tc>
          <w:tcPr>
            <w:tcW w:w="1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04ACE5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K_UO3</w:t>
            </w:r>
          </w:p>
        </w:tc>
      </w:tr>
      <w:tr w:rsidR="1283E673" w:rsidRPr="005D1BCE" w14:paraId="211BE023" w14:textId="77777777" w:rsidTr="6A3122CB">
        <w:trPr>
          <w:trHeight w:val="300"/>
        </w:trPr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357262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EK_05</w:t>
            </w:r>
          </w:p>
        </w:tc>
        <w:tc>
          <w:tcPr>
            <w:tcW w:w="6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B1FC91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potrafi analizować i interpretować teksty prawne i naukowe oraz wykorzystywać orzecznictwo sądów międzynarodowych w celu rozwiązania podstawowych problemów prawnych</w:t>
            </w:r>
          </w:p>
        </w:tc>
        <w:tc>
          <w:tcPr>
            <w:tcW w:w="1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4B3465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K_UO4</w:t>
            </w:r>
          </w:p>
        </w:tc>
      </w:tr>
      <w:tr w:rsidR="1283E673" w:rsidRPr="005D1BCE" w14:paraId="16DC8BF8" w14:textId="77777777" w:rsidTr="6A3122CB">
        <w:trPr>
          <w:trHeight w:val="300"/>
        </w:trPr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9A5216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EK_06</w:t>
            </w:r>
          </w:p>
        </w:tc>
        <w:tc>
          <w:tcPr>
            <w:tcW w:w="6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5066EF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potrafi wykorzystywać praktycznie zdobytą wiedzę w konkretnych sprawach, prognozując ich rozwiązanie oraz skutki prawne</w:t>
            </w:r>
          </w:p>
        </w:tc>
        <w:tc>
          <w:tcPr>
            <w:tcW w:w="1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A63179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K_UO5</w:t>
            </w:r>
          </w:p>
        </w:tc>
      </w:tr>
      <w:tr w:rsidR="1283E673" w:rsidRPr="005D1BCE" w14:paraId="15FFF28D" w14:textId="77777777" w:rsidTr="6A3122CB">
        <w:trPr>
          <w:trHeight w:val="300"/>
        </w:trPr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CE86DB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EK_07</w:t>
            </w:r>
          </w:p>
        </w:tc>
        <w:tc>
          <w:tcPr>
            <w:tcW w:w="6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B5FBE3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poddaje krytycznej ocenie posiadaną wiedzę, jest gotów do konstruktywnej wymiany poglądów i właściwej analizy problemu na gruncie prawa międzynarodowego publicznego </w:t>
            </w:r>
          </w:p>
        </w:tc>
        <w:tc>
          <w:tcPr>
            <w:tcW w:w="1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2337F6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K_KO1</w:t>
            </w:r>
          </w:p>
          <w:p w14:paraId="12F40E89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 </w:t>
            </w:r>
          </w:p>
        </w:tc>
      </w:tr>
      <w:tr w:rsidR="1283E673" w:rsidRPr="005D1BCE" w14:paraId="2530AA77" w14:textId="77777777" w:rsidTr="6A3122CB">
        <w:trPr>
          <w:trHeight w:val="300"/>
        </w:trPr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AC254F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EK_08</w:t>
            </w:r>
          </w:p>
        </w:tc>
        <w:tc>
          <w:tcPr>
            <w:tcW w:w="6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F490E4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jest gotów wykorzystać zdobytą wiedzą w działaniach na rzecz interesu społecznego z uwzględnieniem standardów prawa międzynarodowego</w:t>
            </w:r>
          </w:p>
        </w:tc>
        <w:tc>
          <w:tcPr>
            <w:tcW w:w="1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48D7EE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K_KO4</w:t>
            </w:r>
          </w:p>
        </w:tc>
      </w:tr>
      <w:tr w:rsidR="1283E673" w:rsidRPr="005D1BCE" w14:paraId="62E56B1E" w14:textId="77777777" w:rsidTr="6A3122CB">
        <w:trPr>
          <w:trHeight w:val="300"/>
        </w:trPr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3D41BF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lastRenderedPageBreak/>
              <w:t>EK_09</w:t>
            </w:r>
          </w:p>
        </w:tc>
        <w:tc>
          <w:tcPr>
            <w:tcW w:w="6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38A379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jest gotów do kreatywnego i przedsiębiorczego myślenia z uwzględnieniem obszarów działalności i statusu państwa w stosunkach międzynarodowych </w:t>
            </w:r>
          </w:p>
        </w:tc>
        <w:tc>
          <w:tcPr>
            <w:tcW w:w="1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A00266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K_KO5</w:t>
            </w:r>
          </w:p>
        </w:tc>
      </w:tr>
    </w:tbl>
    <w:p w14:paraId="6B699379" w14:textId="77777777" w:rsidR="1283E673" w:rsidRPr="005D1BCE" w:rsidRDefault="1283E673" w:rsidP="1283E673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14:paraId="3FE9F23F" w14:textId="77777777" w:rsidR="001D7B54" w:rsidRPr="005D1BCE" w:rsidRDefault="001D7B54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E1D115" w14:textId="77777777" w:rsidR="0085747A" w:rsidRPr="005D1BCE" w:rsidRDefault="00675843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5D1BCE">
        <w:rPr>
          <w:rFonts w:ascii="Times New Roman" w:hAnsi="Times New Roman"/>
          <w:b/>
          <w:sz w:val="24"/>
          <w:szCs w:val="24"/>
        </w:rPr>
        <w:t>3.3</w:t>
      </w:r>
      <w:r w:rsidR="001D7B54" w:rsidRPr="005D1BCE">
        <w:rPr>
          <w:rFonts w:ascii="Times New Roman" w:hAnsi="Times New Roman"/>
          <w:b/>
          <w:sz w:val="24"/>
          <w:szCs w:val="24"/>
        </w:rPr>
        <w:t xml:space="preserve"> </w:t>
      </w:r>
      <w:r w:rsidR="0085747A" w:rsidRPr="005D1BCE">
        <w:rPr>
          <w:rFonts w:ascii="Times New Roman" w:hAnsi="Times New Roman"/>
          <w:b/>
          <w:sz w:val="24"/>
          <w:szCs w:val="24"/>
        </w:rPr>
        <w:t>T</w:t>
      </w:r>
      <w:r w:rsidR="001D7B54" w:rsidRPr="005D1BCE">
        <w:rPr>
          <w:rFonts w:ascii="Times New Roman" w:hAnsi="Times New Roman"/>
          <w:b/>
          <w:sz w:val="24"/>
          <w:szCs w:val="24"/>
        </w:rPr>
        <w:t xml:space="preserve">reści programowe </w:t>
      </w:r>
      <w:r w:rsidR="007327BD" w:rsidRPr="005D1BCE">
        <w:rPr>
          <w:rFonts w:ascii="Times New Roman" w:hAnsi="Times New Roman"/>
          <w:sz w:val="24"/>
          <w:szCs w:val="24"/>
        </w:rPr>
        <w:t xml:space="preserve">  </w:t>
      </w:r>
    </w:p>
    <w:p w14:paraId="1F72F646" w14:textId="17474896" w:rsidR="00675843" w:rsidRPr="005D1BCE" w:rsidRDefault="0085747A" w:rsidP="6A3122C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6A3122CB">
        <w:rPr>
          <w:rFonts w:ascii="Times New Roman" w:hAnsi="Times New Roman"/>
          <w:sz w:val="24"/>
          <w:szCs w:val="24"/>
        </w:rPr>
        <w:t xml:space="preserve">Problematyka wykładu </w:t>
      </w:r>
    </w:p>
    <w:tbl>
      <w:tblPr>
        <w:tblW w:w="0" w:type="auto"/>
        <w:tblInd w:w="416" w:type="dxa"/>
        <w:tblLayout w:type="fixed"/>
        <w:tblLook w:val="04A0" w:firstRow="1" w:lastRow="0" w:firstColumn="1" w:lastColumn="0" w:noHBand="0" w:noVBand="1"/>
      </w:tblPr>
      <w:tblGrid>
        <w:gridCol w:w="9184"/>
      </w:tblGrid>
      <w:tr w:rsidR="1283E673" w:rsidRPr="005D1BCE" w14:paraId="587EA2A8" w14:textId="77777777" w:rsidTr="6A3122CB">
        <w:trPr>
          <w:trHeight w:val="300"/>
        </w:trPr>
        <w:tc>
          <w:tcPr>
            <w:tcW w:w="9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113026" w14:textId="77777777" w:rsidR="1283E673" w:rsidRPr="005D1BCE" w:rsidRDefault="1283E673" w:rsidP="1283E673">
            <w:pPr>
              <w:spacing w:after="0"/>
              <w:ind w:left="708" w:hanging="708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</w:rPr>
              <w:t>Treści merytoryczne</w:t>
            </w:r>
          </w:p>
        </w:tc>
      </w:tr>
      <w:tr w:rsidR="1283E673" w:rsidRPr="005D1BCE" w14:paraId="262D3D65" w14:textId="77777777" w:rsidTr="6A3122CB">
        <w:trPr>
          <w:trHeight w:val="285"/>
        </w:trPr>
        <w:tc>
          <w:tcPr>
            <w:tcW w:w="9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BD9016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333333"/>
              </w:rPr>
              <w:t>Podstawowe zagadnienia prawa międzynarodowego publicznego</w:t>
            </w:r>
            <w:r w:rsidRPr="005D1BCE">
              <w:rPr>
                <w:rFonts w:ascii="Times New Roman" w:eastAsia="Corbel" w:hAnsi="Times New Roman"/>
                <w:color w:val="000000"/>
              </w:rPr>
              <w:t xml:space="preserve"> </w:t>
            </w:r>
          </w:p>
        </w:tc>
      </w:tr>
      <w:tr w:rsidR="1283E673" w:rsidRPr="005D1BCE" w14:paraId="23D9304B" w14:textId="77777777" w:rsidTr="6A3122CB">
        <w:trPr>
          <w:trHeight w:val="405"/>
        </w:trPr>
        <w:tc>
          <w:tcPr>
            <w:tcW w:w="9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D3531D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333333"/>
              </w:rPr>
              <w:t xml:space="preserve">Źródła prawa międzynarodowego publicznego. Tworzenie prawa międzynarodowego </w:t>
            </w:r>
          </w:p>
        </w:tc>
      </w:tr>
      <w:tr w:rsidR="1283E673" w:rsidRPr="005D1BCE" w14:paraId="4617F097" w14:textId="77777777" w:rsidTr="6A3122CB">
        <w:trPr>
          <w:trHeight w:val="225"/>
        </w:trPr>
        <w:tc>
          <w:tcPr>
            <w:tcW w:w="9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741A02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333333"/>
              </w:rPr>
              <w:t xml:space="preserve">Prawo traktatów </w:t>
            </w:r>
          </w:p>
        </w:tc>
      </w:tr>
      <w:tr w:rsidR="1283E673" w:rsidRPr="005D1BCE" w14:paraId="504BE63B" w14:textId="77777777" w:rsidTr="6A3122CB">
        <w:trPr>
          <w:trHeight w:val="525"/>
        </w:trPr>
        <w:tc>
          <w:tcPr>
            <w:tcW w:w="9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28F72A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333333"/>
              </w:rPr>
              <w:t xml:space="preserve">Podmioty prawa międzynarodowego. Sukcesja i uznanie międzynarodowe </w:t>
            </w:r>
          </w:p>
        </w:tc>
      </w:tr>
      <w:tr w:rsidR="1283E673" w:rsidRPr="005D1BCE" w14:paraId="7B3AC41D" w14:textId="77777777" w:rsidTr="6A3122CB">
        <w:trPr>
          <w:trHeight w:val="300"/>
        </w:trPr>
        <w:tc>
          <w:tcPr>
            <w:tcW w:w="9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0212C6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333333"/>
              </w:rPr>
              <w:t xml:space="preserve">Odpowiedzialność międzynarodowa państwa i jednostki </w:t>
            </w:r>
          </w:p>
        </w:tc>
      </w:tr>
      <w:tr w:rsidR="1283E673" w:rsidRPr="005D1BCE" w14:paraId="6619DF84" w14:textId="77777777" w:rsidTr="6A3122CB">
        <w:trPr>
          <w:trHeight w:val="240"/>
        </w:trPr>
        <w:tc>
          <w:tcPr>
            <w:tcW w:w="9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49ADF7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333333"/>
              </w:rPr>
              <w:t xml:space="preserve">Terytorium w prawie międzynarodowym </w:t>
            </w:r>
          </w:p>
        </w:tc>
      </w:tr>
      <w:tr w:rsidR="1283E673" w:rsidRPr="005D1BCE" w14:paraId="21C09E94" w14:textId="77777777" w:rsidTr="6A3122CB">
        <w:trPr>
          <w:trHeight w:val="285"/>
        </w:trPr>
        <w:tc>
          <w:tcPr>
            <w:tcW w:w="9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6504E6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333333"/>
              </w:rPr>
              <w:t>Międzynarodowe prawo morza</w:t>
            </w:r>
          </w:p>
        </w:tc>
      </w:tr>
      <w:tr w:rsidR="1283E673" w:rsidRPr="005D1BCE" w14:paraId="4CF90897" w14:textId="77777777" w:rsidTr="6A3122CB">
        <w:trPr>
          <w:trHeight w:val="285"/>
        </w:trPr>
        <w:tc>
          <w:tcPr>
            <w:tcW w:w="9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6F2414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333333"/>
              </w:rPr>
              <w:t xml:space="preserve">Międzynarodowe prawo lotnicze i kosmiczne </w:t>
            </w:r>
          </w:p>
        </w:tc>
      </w:tr>
      <w:tr w:rsidR="1283E673" w:rsidRPr="005D1BCE" w14:paraId="1B421350" w14:textId="77777777" w:rsidTr="6A3122CB">
        <w:trPr>
          <w:trHeight w:val="420"/>
        </w:trPr>
        <w:tc>
          <w:tcPr>
            <w:tcW w:w="9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E54E5A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333333"/>
              </w:rPr>
              <w:t xml:space="preserve">Ludność w prawie międzynarodowym publicznym Międzynarodowa ochrona praw człowieka </w:t>
            </w:r>
          </w:p>
        </w:tc>
      </w:tr>
      <w:tr w:rsidR="1283E673" w:rsidRPr="005D1BCE" w14:paraId="2D8DAF90" w14:textId="77777777" w:rsidTr="6A3122CB">
        <w:trPr>
          <w:trHeight w:val="255"/>
        </w:trPr>
        <w:tc>
          <w:tcPr>
            <w:tcW w:w="9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9B9A03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333333"/>
              </w:rPr>
              <w:t xml:space="preserve">Prawo dyplomatyczne i prawo konsularne </w:t>
            </w:r>
          </w:p>
        </w:tc>
      </w:tr>
      <w:tr w:rsidR="1283E673" w:rsidRPr="005D1BCE" w14:paraId="1D996CC0" w14:textId="77777777" w:rsidTr="6A3122CB">
        <w:trPr>
          <w:trHeight w:val="540"/>
        </w:trPr>
        <w:tc>
          <w:tcPr>
            <w:tcW w:w="9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BE6ED2" w14:textId="5E6B3A25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6A3122CB">
              <w:rPr>
                <w:rFonts w:ascii="Times New Roman" w:eastAsia="Corbel" w:hAnsi="Times New Roman"/>
                <w:color w:val="333333"/>
              </w:rPr>
              <w:t xml:space="preserve">Prawo organizacji międzynarodowych. Organizacja Narodów Zjednoczonych. Europejskie struktury współpracy </w:t>
            </w:r>
          </w:p>
        </w:tc>
      </w:tr>
      <w:tr w:rsidR="1283E673" w:rsidRPr="005D1BCE" w14:paraId="740A34F7" w14:textId="77777777" w:rsidTr="6A3122CB">
        <w:trPr>
          <w:trHeight w:val="345"/>
        </w:trPr>
        <w:tc>
          <w:tcPr>
            <w:tcW w:w="9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AA9BA9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Załatwianie </w:t>
            </w:r>
            <w:r w:rsidRPr="005D1BCE">
              <w:rPr>
                <w:rFonts w:ascii="Times New Roman" w:eastAsia="Corbel" w:hAnsi="Times New Roman"/>
                <w:color w:val="333333"/>
              </w:rPr>
              <w:t>sporów międzynarodowych.</w:t>
            </w:r>
          </w:p>
        </w:tc>
      </w:tr>
      <w:tr w:rsidR="1283E673" w:rsidRPr="005D1BCE" w14:paraId="07FD5EBD" w14:textId="77777777" w:rsidTr="6A3122CB">
        <w:trPr>
          <w:trHeight w:val="390"/>
        </w:trPr>
        <w:tc>
          <w:tcPr>
            <w:tcW w:w="9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234E3B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333333"/>
              </w:rPr>
              <w:t>Prawo przeciwwojenne i prawo konfliktów zbrojnych</w:t>
            </w:r>
          </w:p>
        </w:tc>
      </w:tr>
    </w:tbl>
    <w:p w14:paraId="61CDCEAD" w14:textId="77777777" w:rsidR="0085747A" w:rsidRPr="005D1BCE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9D72F4" w14:textId="77777777" w:rsidR="0085747A" w:rsidRPr="005D1BC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6A3122CB">
        <w:rPr>
          <w:rFonts w:ascii="Times New Roman" w:hAnsi="Times New Roman"/>
          <w:sz w:val="24"/>
          <w:szCs w:val="24"/>
        </w:rPr>
        <w:t>Problematyka ćwiczeń, konwersator</w:t>
      </w:r>
      <w:r w:rsidR="005F76A3" w:rsidRPr="6A3122CB">
        <w:rPr>
          <w:rFonts w:ascii="Times New Roman" w:hAnsi="Times New Roman"/>
          <w:sz w:val="24"/>
          <w:szCs w:val="24"/>
        </w:rPr>
        <w:t>iów</w:t>
      </w:r>
      <w:r w:rsidRPr="6A3122CB">
        <w:rPr>
          <w:rFonts w:ascii="Times New Roman" w:hAnsi="Times New Roman"/>
          <w:sz w:val="24"/>
          <w:szCs w:val="24"/>
        </w:rPr>
        <w:t>, laborator</w:t>
      </w:r>
      <w:r w:rsidR="005F76A3" w:rsidRPr="6A3122CB">
        <w:rPr>
          <w:rFonts w:ascii="Times New Roman" w:hAnsi="Times New Roman"/>
          <w:sz w:val="24"/>
          <w:szCs w:val="24"/>
        </w:rPr>
        <w:t>iów</w:t>
      </w:r>
      <w:r w:rsidR="009F4610" w:rsidRPr="6A3122CB">
        <w:rPr>
          <w:rFonts w:ascii="Times New Roman" w:hAnsi="Times New Roman"/>
          <w:sz w:val="24"/>
          <w:szCs w:val="24"/>
        </w:rPr>
        <w:t xml:space="preserve">, </w:t>
      </w:r>
      <w:r w:rsidRPr="6A3122CB">
        <w:rPr>
          <w:rFonts w:ascii="Times New Roman" w:hAnsi="Times New Roman"/>
          <w:sz w:val="24"/>
          <w:szCs w:val="24"/>
        </w:rPr>
        <w:t xml:space="preserve">zajęć praktycznych </w:t>
      </w:r>
    </w:p>
    <w:p w14:paraId="6BB9E253" w14:textId="77777777" w:rsidR="0085747A" w:rsidRPr="005D1BCE" w:rsidRDefault="0085747A" w:rsidP="009C54AE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841" w:type="dxa"/>
        <w:tblLayout w:type="fixed"/>
        <w:tblLook w:val="04A0" w:firstRow="1" w:lastRow="0" w:firstColumn="1" w:lastColumn="0" w:noHBand="0" w:noVBand="1"/>
      </w:tblPr>
      <w:tblGrid>
        <w:gridCol w:w="8624"/>
      </w:tblGrid>
      <w:tr w:rsidR="1283E673" w:rsidRPr="005D1BCE" w14:paraId="55225495" w14:textId="77777777" w:rsidTr="6A3122CB">
        <w:trPr>
          <w:trHeight w:val="300"/>
        </w:trPr>
        <w:tc>
          <w:tcPr>
            <w:tcW w:w="8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69D229" w14:textId="77777777" w:rsidR="1283E673" w:rsidRPr="005D1BCE" w:rsidRDefault="1283E673" w:rsidP="1283E673">
            <w:pPr>
              <w:spacing w:after="0"/>
              <w:ind w:left="708" w:hanging="708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</w:rPr>
              <w:t>Treści merytoryczne</w:t>
            </w:r>
          </w:p>
        </w:tc>
      </w:tr>
      <w:tr w:rsidR="1283E673" w:rsidRPr="005D1BCE" w14:paraId="23DE523C" w14:textId="77777777" w:rsidTr="6A3122CB">
        <w:trPr>
          <w:trHeight w:val="240"/>
        </w:trPr>
        <w:tc>
          <w:tcPr>
            <w:tcW w:w="8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E56223" w14:textId="6549B1C2" w:rsidR="1283E673" w:rsidRPr="005D1BCE" w:rsidRDefault="157AD892" w:rsidP="1283E673">
            <w:pPr>
              <w:spacing w:after="0"/>
              <w:jc w:val="both"/>
              <w:rPr>
                <w:rFonts w:ascii="Times New Roman" w:hAnsi="Times New Roman"/>
              </w:rPr>
            </w:pPr>
            <w:r w:rsidRPr="6A3122CB">
              <w:rPr>
                <w:rFonts w:ascii="Times New Roman" w:hAnsi="Times New Roman"/>
              </w:rPr>
              <w:t>Nie dotyczy</w:t>
            </w:r>
          </w:p>
        </w:tc>
      </w:tr>
    </w:tbl>
    <w:p w14:paraId="6DFB9E20" w14:textId="77777777" w:rsidR="0085747A" w:rsidRPr="005D1BCE" w:rsidRDefault="0085747A" w:rsidP="1283E673">
      <w:pPr>
        <w:pStyle w:val="Punktygwne"/>
        <w:spacing w:before="0" w:after="0"/>
        <w:rPr>
          <w:b w:val="0"/>
        </w:rPr>
      </w:pPr>
    </w:p>
    <w:p w14:paraId="61F0D56C" w14:textId="77777777" w:rsidR="0085747A" w:rsidRPr="005D1BCE" w:rsidRDefault="009F4610" w:rsidP="009C54AE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5D1BCE">
        <w:rPr>
          <w:smallCaps w:val="0"/>
          <w:szCs w:val="24"/>
        </w:rPr>
        <w:t>3.4 Metody dydaktyczne</w:t>
      </w:r>
      <w:r w:rsidRPr="005D1BCE">
        <w:rPr>
          <w:b w:val="0"/>
          <w:smallCaps w:val="0"/>
          <w:szCs w:val="24"/>
        </w:rPr>
        <w:t xml:space="preserve"> </w:t>
      </w:r>
    </w:p>
    <w:p w14:paraId="70DF9E56" w14:textId="77777777" w:rsidR="0085747A" w:rsidRPr="005D1BCE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19B01DEA" w14:textId="77777777" w:rsidR="00BB55CF" w:rsidRPr="005D1BCE" w:rsidRDefault="00BB55CF" w:rsidP="00BB55CF">
      <w:pPr>
        <w:rPr>
          <w:rFonts w:ascii="Times New Roman" w:hAnsi="Times New Roman"/>
        </w:rPr>
      </w:pPr>
      <w:r w:rsidRPr="005D1BCE">
        <w:rPr>
          <w:rFonts w:ascii="Times New Roman" w:eastAsia="Corbel" w:hAnsi="Times New Roman"/>
          <w:smallCaps/>
        </w:rPr>
        <w:t>Wykład informacyjny, wykład problemowy, wykład z prezentacją multimedialną, metody kształcenia na odległość</w:t>
      </w:r>
    </w:p>
    <w:p w14:paraId="1078A5AC" w14:textId="77777777" w:rsidR="0085747A" w:rsidRPr="005D1BCE" w:rsidRDefault="00C61DC5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5D1BCE">
        <w:rPr>
          <w:smallCaps w:val="0"/>
          <w:szCs w:val="24"/>
        </w:rPr>
        <w:t xml:space="preserve">4. </w:t>
      </w:r>
      <w:r w:rsidR="0085747A" w:rsidRPr="005D1BCE">
        <w:rPr>
          <w:smallCaps w:val="0"/>
          <w:szCs w:val="24"/>
        </w:rPr>
        <w:t>METODY I KRYTERIA OCENY</w:t>
      </w:r>
      <w:r w:rsidR="009F4610" w:rsidRPr="005D1BCE">
        <w:rPr>
          <w:smallCaps w:val="0"/>
          <w:szCs w:val="24"/>
        </w:rPr>
        <w:t xml:space="preserve"> </w:t>
      </w:r>
    </w:p>
    <w:p w14:paraId="144A5D23" w14:textId="77777777" w:rsidR="00923D7D" w:rsidRPr="005D1BCE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53742ADA" w14:textId="77777777" w:rsidR="0085747A" w:rsidRPr="005D1BCE" w:rsidRDefault="0085747A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5D1BCE">
        <w:rPr>
          <w:smallCaps w:val="0"/>
        </w:rPr>
        <w:t xml:space="preserve">4.1 Sposoby weryfikacji efektów </w:t>
      </w:r>
      <w:r w:rsidR="00C05F44" w:rsidRPr="005D1BCE">
        <w:rPr>
          <w:smallCaps w:val="0"/>
        </w:rPr>
        <w:t>uczenia się</w:t>
      </w:r>
    </w:p>
    <w:p w14:paraId="738610EB" w14:textId="77777777" w:rsidR="0085747A" w:rsidRPr="005D1BCE" w:rsidRDefault="0085747A" w:rsidP="1283E673">
      <w:pPr>
        <w:pStyle w:val="Punktygwne"/>
        <w:spacing w:before="0" w:after="0"/>
        <w:ind w:left="426"/>
        <w:rPr>
          <w:smallCaps w:val="0"/>
        </w:rPr>
      </w:pPr>
    </w:p>
    <w:tbl>
      <w:tblPr>
        <w:tblW w:w="931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980"/>
        <w:gridCol w:w="5100"/>
        <w:gridCol w:w="2235"/>
      </w:tblGrid>
      <w:tr w:rsidR="1283E673" w:rsidRPr="005D1BCE" w14:paraId="79D79BE5" w14:textId="77777777" w:rsidTr="6A3122C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C1A4F7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Symbol efektu</w:t>
            </w:r>
          </w:p>
          <w:p w14:paraId="608DEACE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i/>
                <w:iCs/>
                <w:smallCaps/>
              </w:rPr>
              <w:t xml:space="preserve"> 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962157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  <w:color w:val="000000"/>
              </w:rPr>
              <w:t>Metody oceny efektów uczenia się</w:t>
            </w:r>
          </w:p>
          <w:p w14:paraId="48CEE6E5" w14:textId="1EA8AE9B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6A3122CB">
              <w:rPr>
                <w:rFonts w:ascii="Times New Roman" w:eastAsia="Corbel" w:hAnsi="Times New Roman"/>
                <w:smallCaps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F96963" w14:textId="37F61CA7" w:rsidR="1283E673" w:rsidRPr="005D1BCE" w:rsidRDefault="1283E673" w:rsidP="6A3122CB">
            <w:pPr>
              <w:spacing w:after="0"/>
              <w:rPr>
                <w:rFonts w:ascii="Times New Roman" w:hAnsi="Times New Roman"/>
              </w:rPr>
            </w:pPr>
            <w:r w:rsidRPr="6A3122CB">
              <w:rPr>
                <w:rFonts w:ascii="Times New Roman" w:eastAsia="Corbel" w:hAnsi="Times New Roman"/>
                <w:smallCaps/>
              </w:rPr>
              <w:t xml:space="preserve">Forma zajęć dydaktycznych </w:t>
            </w:r>
          </w:p>
          <w:p w14:paraId="52F61AD3" w14:textId="714A3B4C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6A3122CB">
              <w:rPr>
                <w:rFonts w:ascii="Times New Roman" w:eastAsia="Corbel" w:hAnsi="Times New Roman"/>
                <w:smallCaps/>
              </w:rPr>
              <w:t xml:space="preserve">(w, </w:t>
            </w:r>
            <w:proofErr w:type="spellStart"/>
            <w:r w:rsidRPr="6A3122CB">
              <w:rPr>
                <w:rFonts w:ascii="Times New Roman" w:eastAsia="Corbel" w:hAnsi="Times New Roman"/>
                <w:smallCaps/>
              </w:rPr>
              <w:t>ćw</w:t>
            </w:r>
            <w:proofErr w:type="spellEnd"/>
            <w:r w:rsidRPr="6A3122CB">
              <w:rPr>
                <w:rFonts w:ascii="Times New Roman" w:eastAsia="Corbel" w:hAnsi="Times New Roman"/>
                <w:smallCaps/>
              </w:rPr>
              <w:t>, …)</w:t>
            </w:r>
          </w:p>
        </w:tc>
      </w:tr>
      <w:tr w:rsidR="1283E673" w:rsidRPr="005D1BCE" w14:paraId="21239023" w14:textId="77777777" w:rsidTr="6A3122C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D59B3A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ek_01 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82D767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83C514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               w,</w:t>
            </w:r>
          </w:p>
        </w:tc>
      </w:tr>
      <w:tr w:rsidR="1283E673" w:rsidRPr="005D1BCE" w14:paraId="38C9093F" w14:textId="77777777" w:rsidTr="6A3122C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6357ED" w14:textId="77777777" w:rsidR="1283E673" w:rsidRPr="005D1BCE" w:rsidRDefault="005D1BCE" w:rsidP="1283E67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Corbel" w:hAnsi="Times New Roman"/>
                <w:smallCaps/>
              </w:rPr>
              <w:t>ek</w:t>
            </w:r>
            <w:r w:rsidR="1283E673" w:rsidRPr="005D1BCE">
              <w:rPr>
                <w:rFonts w:ascii="Times New Roman" w:eastAsia="Corbel" w:hAnsi="Times New Roman"/>
                <w:smallCaps/>
              </w:rPr>
              <w:t>_02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884C3A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8D57AA" w14:textId="77777777" w:rsidR="1283E673" w:rsidRPr="005D1BCE" w:rsidRDefault="1283E673" w:rsidP="1283E673">
            <w:pPr>
              <w:spacing w:after="0"/>
              <w:ind w:firstLine="708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w,</w:t>
            </w:r>
          </w:p>
        </w:tc>
      </w:tr>
      <w:tr w:rsidR="1283E673" w:rsidRPr="005D1BCE" w14:paraId="3CA063BE" w14:textId="77777777" w:rsidTr="6A3122C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1B4A87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ek_03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B9D419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A8C9D2" w14:textId="77777777" w:rsidR="1283E673" w:rsidRPr="005D1BCE" w:rsidRDefault="1283E673" w:rsidP="1283E673">
            <w:pPr>
              <w:spacing w:after="0"/>
              <w:ind w:firstLine="708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w,</w:t>
            </w:r>
          </w:p>
        </w:tc>
      </w:tr>
      <w:tr w:rsidR="1283E673" w:rsidRPr="005D1BCE" w14:paraId="4689B666" w14:textId="77777777" w:rsidTr="6A3122C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CCA2B8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ek_04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C09157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71CC59" w14:textId="77777777" w:rsidR="1283E673" w:rsidRPr="005D1BCE" w:rsidRDefault="1283E673" w:rsidP="1283E673">
            <w:pPr>
              <w:spacing w:after="0"/>
              <w:ind w:firstLine="708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w, </w:t>
            </w:r>
          </w:p>
        </w:tc>
      </w:tr>
      <w:tr w:rsidR="1283E673" w:rsidRPr="005D1BCE" w14:paraId="0AA99E04" w14:textId="77777777" w:rsidTr="6A3122C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BC0A28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lastRenderedPageBreak/>
              <w:t>ek_05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ED0CD2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8C14EB" w14:textId="77777777" w:rsidR="1283E673" w:rsidRPr="005D1BCE" w:rsidRDefault="1283E673" w:rsidP="1283E673">
            <w:pPr>
              <w:spacing w:after="0"/>
              <w:ind w:firstLine="708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w, </w:t>
            </w:r>
          </w:p>
        </w:tc>
      </w:tr>
      <w:tr w:rsidR="007334C8" w:rsidRPr="005D1BCE" w14:paraId="55C570E2" w14:textId="77777777" w:rsidTr="6A3122C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B4ADB3" w14:textId="77777777" w:rsidR="007334C8" w:rsidRPr="005D1BCE" w:rsidRDefault="007334C8" w:rsidP="007334C8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ek_06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30EEFE" w14:textId="77777777" w:rsidR="007334C8" w:rsidRPr="005D1BCE" w:rsidRDefault="007334C8" w:rsidP="007334C8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CE60B0" w14:textId="77777777" w:rsidR="007334C8" w:rsidRPr="005D1BCE" w:rsidRDefault="007334C8" w:rsidP="007334C8">
            <w:pPr>
              <w:spacing w:after="0"/>
              <w:ind w:firstLine="708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w,</w:t>
            </w:r>
          </w:p>
        </w:tc>
      </w:tr>
      <w:tr w:rsidR="007334C8" w:rsidRPr="005D1BCE" w14:paraId="10913E94" w14:textId="77777777" w:rsidTr="6A3122C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1CABF8" w14:textId="77777777" w:rsidR="007334C8" w:rsidRPr="005D1BCE" w:rsidRDefault="007334C8" w:rsidP="007334C8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ek_07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CE6F07" w14:textId="77777777" w:rsidR="007334C8" w:rsidRPr="005D1BCE" w:rsidRDefault="007334C8" w:rsidP="007334C8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6FDC60" w14:textId="77777777" w:rsidR="007334C8" w:rsidRPr="005D1BCE" w:rsidRDefault="007334C8" w:rsidP="007334C8">
            <w:pPr>
              <w:spacing w:after="0"/>
              <w:ind w:firstLine="708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w, </w:t>
            </w:r>
          </w:p>
        </w:tc>
      </w:tr>
      <w:tr w:rsidR="007334C8" w:rsidRPr="005D1BCE" w14:paraId="7E579204" w14:textId="77777777" w:rsidTr="6A3122C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FE5DE7" w14:textId="77777777" w:rsidR="007334C8" w:rsidRPr="005D1BCE" w:rsidRDefault="007334C8" w:rsidP="007334C8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ek_08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299170" w14:textId="77777777" w:rsidR="007334C8" w:rsidRPr="005D1BCE" w:rsidRDefault="007334C8" w:rsidP="007334C8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B1B396" w14:textId="77777777" w:rsidR="007334C8" w:rsidRPr="005D1BCE" w:rsidRDefault="007334C8" w:rsidP="007334C8">
            <w:pPr>
              <w:spacing w:after="0"/>
              <w:ind w:firstLine="708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w, </w:t>
            </w:r>
          </w:p>
        </w:tc>
      </w:tr>
      <w:tr w:rsidR="007334C8" w:rsidRPr="005D1BCE" w14:paraId="05AB8598" w14:textId="77777777" w:rsidTr="6A3122C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B65D28" w14:textId="77777777" w:rsidR="007334C8" w:rsidRPr="005D1BCE" w:rsidRDefault="007334C8" w:rsidP="007334C8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ek_09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91372E" w14:textId="77777777" w:rsidR="007334C8" w:rsidRPr="005D1BCE" w:rsidRDefault="007334C8" w:rsidP="007334C8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E47F2A" w14:textId="77777777" w:rsidR="007334C8" w:rsidRPr="005D1BCE" w:rsidRDefault="007334C8" w:rsidP="007334C8">
            <w:pPr>
              <w:spacing w:after="0"/>
              <w:ind w:firstLine="708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w</w:t>
            </w:r>
            <w:r w:rsidR="005D1BCE">
              <w:rPr>
                <w:rFonts w:ascii="Times New Roman" w:eastAsia="Corbel" w:hAnsi="Times New Roman"/>
                <w:smallCaps/>
              </w:rPr>
              <w:t>,</w:t>
            </w:r>
          </w:p>
        </w:tc>
      </w:tr>
    </w:tbl>
    <w:p w14:paraId="637805D2" w14:textId="77777777" w:rsidR="0085747A" w:rsidRPr="005D1BCE" w:rsidRDefault="0085747A" w:rsidP="1283E673">
      <w:pPr>
        <w:pStyle w:val="Punktygwne"/>
        <w:spacing w:before="0" w:after="0"/>
        <w:rPr>
          <w:b w:val="0"/>
          <w:smallCaps w:val="0"/>
        </w:rPr>
      </w:pPr>
    </w:p>
    <w:p w14:paraId="463F29E8" w14:textId="77777777" w:rsidR="00923D7D" w:rsidRPr="005D1BCE" w:rsidRDefault="00923D7D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0AFAEE5A" w14:textId="77777777" w:rsidR="0085747A" w:rsidRPr="005D1BCE" w:rsidRDefault="003E1941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5D1BCE">
        <w:rPr>
          <w:smallCaps w:val="0"/>
        </w:rPr>
        <w:t xml:space="preserve">4.2 </w:t>
      </w:r>
      <w:r w:rsidR="0085747A" w:rsidRPr="005D1BCE">
        <w:rPr>
          <w:smallCaps w:val="0"/>
        </w:rPr>
        <w:t>Warunki zaliczenia przedmiotu (kryteria oceniania)</w:t>
      </w:r>
      <w:r w:rsidR="00923D7D" w:rsidRPr="005D1BCE">
        <w:rPr>
          <w:smallCaps w:val="0"/>
        </w:rPr>
        <w:t xml:space="preserve"> </w:t>
      </w: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1283E673" w:rsidRPr="005D1BCE" w14:paraId="29878B02" w14:textId="77777777" w:rsidTr="1283E673">
        <w:trPr>
          <w:trHeight w:val="300"/>
        </w:trPr>
        <w:tc>
          <w:tcPr>
            <w:tcW w:w="9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7B4B86" w14:textId="77777777" w:rsidR="1283E673" w:rsidRPr="005D1BCE" w:rsidRDefault="1283E673" w:rsidP="1283E673">
            <w:pPr>
              <w:spacing w:after="0"/>
              <w:rPr>
                <w:rFonts w:ascii="Times New Roman" w:eastAsia="Corbel" w:hAnsi="Times New Roman"/>
                <w:smallCaps/>
                <w:sz w:val="24"/>
                <w:szCs w:val="24"/>
              </w:rPr>
            </w:pPr>
          </w:p>
          <w:p w14:paraId="77D31780" w14:textId="77777777" w:rsidR="1283E673" w:rsidRPr="005D1BCE" w:rsidRDefault="1283E673" w:rsidP="1283E673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b/>
                <w:bCs/>
              </w:rPr>
              <w:t xml:space="preserve">Wykład </w:t>
            </w:r>
            <w:r w:rsidRPr="005D1BCE">
              <w:rPr>
                <w:rFonts w:ascii="Times New Roman" w:eastAsia="Corbel" w:hAnsi="Times New Roman"/>
              </w:rPr>
              <w:t xml:space="preserve">– student podchodzący do egzaminu wypełnia test wielokrotnego wyboru. Składa się on z 25 pytań. Skala ocen z uwzględnieniem punktacji: </w:t>
            </w:r>
            <w:proofErr w:type="spellStart"/>
            <w:r w:rsidRPr="005D1BCE">
              <w:rPr>
                <w:rFonts w:ascii="Times New Roman" w:eastAsia="Corbel" w:hAnsi="Times New Roman"/>
              </w:rPr>
              <w:t>bdb</w:t>
            </w:r>
            <w:proofErr w:type="spellEnd"/>
            <w:r w:rsidRPr="005D1BCE">
              <w:rPr>
                <w:rFonts w:ascii="Times New Roman" w:eastAsia="Corbel" w:hAnsi="Times New Roman"/>
              </w:rPr>
              <w:t xml:space="preserve"> – 25-24 pkt, plus </w:t>
            </w:r>
            <w:proofErr w:type="spellStart"/>
            <w:r w:rsidRPr="005D1BCE">
              <w:rPr>
                <w:rFonts w:ascii="Times New Roman" w:eastAsia="Corbel" w:hAnsi="Times New Roman"/>
              </w:rPr>
              <w:t>db</w:t>
            </w:r>
            <w:proofErr w:type="spellEnd"/>
            <w:r w:rsidRPr="005D1BCE">
              <w:rPr>
                <w:rFonts w:ascii="Times New Roman" w:eastAsia="Corbel" w:hAnsi="Times New Roman"/>
              </w:rPr>
              <w:t xml:space="preserve"> – 23-21 pkt, </w:t>
            </w:r>
            <w:proofErr w:type="spellStart"/>
            <w:r w:rsidRPr="005D1BCE">
              <w:rPr>
                <w:rFonts w:ascii="Times New Roman" w:eastAsia="Corbel" w:hAnsi="Times New Roman"/>
              </w:rPr>
              <w:t>db</w:t>
            </w:r>
            <w:proofErr w:type="spellEnd"/>
            <w:r w:rsidRPr="005D1BCE">
              <w:rPr>
                <w:rFonts w:ascii="Times New Roman" w:eastAsia="Corbel" w:hAnsi="Times New Roman"/>
              </w:rPr>
              <w:t xml:space="preserve"> – 20-18 pkt, plus </w:t>
            </w:r>
            <w:proofErr w:type="spellStart"/>
            <w:r w:rsidRPr="005D1BCE">
              <w:rPr>
                <w:rFonts w:ascii="Times New Roman" w:eastAsia="Corbel" w:hAnsi="Times New Roman"/>
              </w:rPr>
              <w:t>dst</w:t>
            </w:r>
            <w:proofErr w:type="spellEnd"/>
            <w:r w:rsidRPr="005D1BCE">
              <w:rPr>
                <w:rFonts w:ascii="Times New Roman" w:eastAsia="Corbel" w:hAnsi="Times New Roman"/>
              </w:rPr>
              <w:t xml:space="preserve"> – 17-15 pkt, </w:t>
            </w:r>
            <w:proofErr w:type="spellStart"/>
            <w:r w:rsidRPr="005D1BCE">
              <w:rPr>
                <w:rFonts w:ascii="Times New Roman" w:eastAsia="Corbel" w:hAnsi="Times New Roman"/>
              </w:rPr>
              <w:t>dst</w:t>
            </w:r>
            <w:proofErr w:type="spellEnd"/>
            <w:r w:rsidRPr="005D1BCE">
              <w:rPr>
                <w:rFonts w:ascii="Times New Roman" w:eastAsia="Corbel" w:hAnsi="Times New Roman"/>
              </w:rPr>
              <w:t xml:space="preserve"> – 14-13 pkt, poniżej 13 pkt – </w:t>
            </w:r>
            <w:proofErr w:type="spellStart"/>
            <w:r w:rsidRPr="005D1BCE">
              <w:rPr>
                <w:rFonts w:ascii="Times New Roman" w:eastAsia="Corbel" w:hAnsi="Times New Roman"/>
              </w:rPr>
              <w:t>ndst</w:t>
            </w:r>
            <w:proofErr w:type="spellEnd"/>
            <w:r w:rsidRPr="005D1BCE">
              <w:rPr>
                <w:rFonts w:ascii="Times New Roman" w:eastAsia="Corbel" w:hAnsi="Times New Roman"/>
              </w:rPr>
              <w:t>. Przewidywany termin egzaminu – początek sesji letniej. Czas trwania egzaminu 25 min.</w:t>
            </w:r>
          </w:p>
        </w:tc>
      </w:tr>
    </w:tbl>
    <w:p w14:paraId="3A0FF5F2" w14:textId="77777777" w:rsidR="00923D7D" w:rsidRPr="005D1BCE" w:rsidRDefault="00923D7D" w:rsidP="1283E673">
      <w:pPr>
        <w:pStyle w:val="Punktygwne"/>
        <w:spacing w:before="0" w:after="0"/>
        <w:ind w:left="426"/>
        <w:rPr>
          <w:smallCaps w:val="0"/>
        </w:rPr>
      </w:pPr>
    </w:p>
    <w:p w14:paraId="5630AD66" w14:textId="77777777" w:rsidR="0085747A" w:rsidRPr="005D1BCE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32066DA3" w14:textId="77777777" w:rsidR="009F4610" w:rsidRPr="005D1BCE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5D1BCE">
        <w:rPr>
          <w:rFonts w:ascii="Times New Roman" w:hAnsi="Times New Roman"/>
          <w:b/>
          <w:sz w:val="24"/>
          <w:szCs w:val="24"/>
        </w:rPr>
        <w:t xml:space="preserve">5. </w:t>
      </w:r>
      <w:r w:rsidR="00C61DC5" w:rsidRPr="005D1BCE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829076" w14:textId="77777777" w:rsidR="0085747A" w:rsidRPr="005D1BCE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5D1BCE" w14:paraId="63D9DE79" w14:textId="77777777" w:rsidTr="1283E673">
        <w:tc>
          <w:tcPr>
            <w:tcW w:w="4962" w:type="dxa"/>
            <w:vAlign w:val="center"/>
          </w:tcPr>
          <w:p w14:paraId="4C452BB7" w14:textId="77777777" w:rsidR="0085747A" w:rsidRPr="005D1BC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BCE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="0085747A" w:rsidRPr="005D1BCE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5D1BCE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5D1BC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BCE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="0085747A" w:rsidRPr="005D1BCE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="0071620A" w:rsidRPr="005D1B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D1BCE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D1BCE" w14:paraId="4C921250" w14:textId="77777777" w:rsidTr="1283E673">
        <w:tc>
          <w:tcPr>
            <w:tcW w:w="4962" w:type="dxa"/>
          </w:tcPr>
          <w:p w14:paraId="57842AD3" w14:textId="77777777" w:rsidR="0085747A" w:rsidRPr="005D1BCE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G</w:t>
            </w:r>
            <w:r w:rsidR="0085747A" w:rsidRPr="005D1BCE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="003F205D" w:rsidRPr="005D1BCE">
              <w:rPr>
                <w:rFonts w:ascii="Times New Roman" w:hAnsi="Times New Roman"/>
                <w:sz w:val="24"/>
                <w:szCs w:val="24"/>
              </w:rPr>
              <w:t>z </w:t>
            </w:r>
            <w:r w:rsidR="000A3CDF" w:rsidRPr="005D1BCE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005D1BCE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5D1BCE" w:rsidRDefault="6335ACAE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61DC5" w:rsidRPr="005D1BCE" w14:paraId="409F0BAA" w14:textId="77777777" w:rsidTr="1283E673">
        <w:tc>
          <w:tcPr>
            <w:tcW w:w="4962" w:type="dxa"/>
          </w:tcPr>
          <w:p w14:paraId="2750A6CD" w14:textId="77777777" w:rsidR="00C61DC5" w:rsidRPr="005D1BCE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000A3CDF" w:rsidRPr="005D1BCE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5D1BCE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5D1BCE" w:rsidRDefault="4097FC8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61DC5" w:rsidRPr="005D1BCE" w14:paraId="3DCFBAA8" w14:textId="77777777" w:rsidTr="1283E673">
        <w:tc>
          <w:tcPr>
            <w:tcW w:w="4962" w:type="dxa"/>
          </w:tcPr>
          <w:p w14:paraId="7660431A" w14:textId="77777777" w:rsidR="0071620A" w:rsidRPr="005D1BCE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5D1BCE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74B1212" w14:textId="77777777" w:rsidR="00C61DC5" w:rsidRPr="005D1BCE" w:rsidRDefault="0620BE0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85747A" w:rsidRPr="005D1BCE" w14:paraId="20B8E38B" w14:textId="77777777" w:rsidTr="1283E673">
        <w:tc>
          <w:tcPr>
            <w:tcW w:w="4962" w:type="dxa"/>
          </w:tcPr>
          <w:p w14:paraId="3D4B2727" w14:textId="77777777" w:rsidR="0085747A" w:rsidRPr="005D1BCE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77777777" w:rsidR="0085747A" w:rsidRPr="005D1BCE" w:rsidRDefault="6C6317D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5747A" w:rsidRPr="005D1BCE" w14:paraId="6B7A9073" w14:textId="77777777" w:rsidTr="1283E673">
        <w:tc>
          <w:tcPr>
            <w:tcW w:w="4962" w:type="dxa"/>
          </w:tcPr>
          <w:p w14:paraId="5FD1C35E" w14:textId="77777777" w:rsidR="0085747A" w:rsidRPr="005D1BCE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D1BCE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85747A" w:rsidRPr="005D1BCE" w:rsidRDefault="6771DEA1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5D1BCE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5D1BCE">
        <w:rPr>
          <w:b w:val="0"/>
          <w:i/>
          <w:smallCaps w:val="0"/>
          <w:szCs w:val="24"/>
        </w:rPr>
        <w:t xml:space="preserve">* </w:t>
      </w:r>
      <w:r w:rsidR="00C61DC5" w:rsidRPr="005D1BCE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BA226A1" w14:textId="77777777" w:rsidR="003E1941" w:rsidRPr="005D1BCE" w:rsidRDefault="003E1941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40334C7B" w14:textId="77777777" w:rsidR="0085747A" w:rsidRPr="005D1BCE" w:rsidRDefault="0071620A" w:rsidP="009C54AE">
      <w:pPr>
        <w:pStyle w:val="Punktygwne"/>
        <w:spacing w:before="0" w:after="0"/>
        <w:rPr>
          <w:smallCaps w:val="0"/>
          <w:szCs w:val="24"/>
        </w:rPr>
      </w:pPr>
      <w:r w:rsidRPr="005D1BCE">
        <w:rPr>
          <w:smallCaps w:val="0"/>
          <w:szCs w:val="24"/>
        </w:rPr>
        <w:t xml:space="preserve">6. </w:t>
      </w:r>
      <w:r w:rsidR="0085747A" w:rsidRPr="005D1BCE">
        <w:rPr>
          <w:smallCaps w:val="0"/>
          <w:szCs w:val="24"/>
        </w:rPr>
        <w:t>PRAKTYKI ZAWO</w:t>
      </w:r>
      <w:r w:rsidR="009D3F3B" w:rsidRPr="005D1BCE">
        <w:rPr>
          <w:smallCaps w:val="0"/>
          <w:szCs w:val="24"/>
        </w:rPr>
        <w:t>DOWE W RAMACH PRZEDMIOTU</w:t>
      </w:r>
    </w:p>
    <w:p w14:paraId="17AD93B2" w14:textId="77777777" w:rsidR="0085747A" w:rsidRPr="005D1BCE" w:rsidRDefault="0085747A" w:rsidP="009C54AE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5D1BCE" w14:paraId="146D6691" w14:textId="77777777" w:rsidTr="6A3122CB">
        <w:trPr>
          <w:trHeight w:val="397"/>
        </w:trPr>
        <w:tc>
          <w:tcPr>
            <w:tcW w:w="3544" w:type="dxa"/>
          </w:tcPr>
          <w:p w14:paraId="55E98D25" w14:textId="77777777" w:rsidR="0085747A" w:rsidRPr="005D1BCE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5D1BCE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DE4B5B7" w14:textId="0B173291" w:rsidR="0085747A" w:rsidRPr="005D1BCE" w:rsidRDefault="47C26912" w:rsidP="6A3122CB">
            <w:pPr>
              <w:pStyle w:val="Punktygwne"/>
              <w:spacing w:before="0" w:after="0"/>
              <w:rPr>
                <w:b w:val="0"/>
                <w:smallCaps w:val="0"/>
                <w:color w:val="000000"/>
              </w:rPr>
            </w:pPr>
            <w:r w:rsidRPr="6A3122CB">
              <w:rPr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5D1BCE" w14:paraId="05EFD703" w14:textId="77777777" w:rsidTr="6A3122CB">
        <w:trPr>
          <w:trHeight w:val="397"/>
        </w:trPr>
        <w:tc>
          <w:tcPr>
            <w:tcW w:w="3544" w:type="dxa"/>
          </w:tcPr>
          <w:p w14:paraId="7C3ADC5D" w14:textId="77777777" w:rsidR="0085747A" w:rsidRPr="005D1BCE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5D1BCE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6204FF1" w14:textId="07FAA7FD" w:rsidR="0085747A" w:rsidRPr="005D1BCE" w:rsidRDefault="2714DBAB" w:rsidP="6A3122CB">
            <w:pPr>
              <w:pStyle w:val="Punktygwne"/>
              <w:spacing w:before="0" w:after="0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Nie dotyczy</w:t>
            </w:r>
          </w:p>
        </w:tc>
      </w:tr>
    </w:tbl>
    <w:p w14:paraId="444D0CF4" w14:textId="47B2F7D3" w:rsidR="6A3122CB" w:rsidRDefault="6A3122CB">
      <w:r>
        <w:br w:type="page"/>
      </w:r>
    </w:p>
    <w:p w14:paraId="2DBF0D7D" w14:textId="77777777" w:rsidR="003E1941" w:rsidRPr="005D1BCE" w:rsidRDefault="003E1941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7630DC2B" w14:textId="77777777" w:rsidR="0085747A" w:rsidRPr="005D1BCE" w:rsidRDefault="00675843" w:rsidP="009C54AE">
      <w:pPr>
        <w:pStyle w:val="Punktygwne"/>
        <w:spacing w:before="0" w:after="0"/>
        <w:rPr>
          <w:smallCaps w:val="0"/>
          <w:szCs w:val="24"/>
        </w:rPr>
      </w:pPr>
      <w:r>
        <w:rPr>
          <w:smallCaps w:val="0"/>
        </w:rPr>
        <w:t xml:space="preserve">7. </w:t>
      </w:r>
      <w:r w:rsidR="0085747A">
        <w:rPr>
          <w:smallCaps w:val="0"/>
        </w:rPr>
        <w:t>LITERATURA</w:t>
      </w:r>
      <w:r>
        <w:rPr>
          <w:smallCaps w:val="0"/>
        </w:rPr>
        <w:t xml:space="preserve"> </w:t>
      </w:r>
    </w:p>
    <w:p w14:paraId="2BE9F57A" w14:textId="0648211A" w:rsidR="6A3122CB" w:rsidRDefault="6A3122CB" w:rsidP="6A3122CB">
      <w:pPr>
        <w:pStyle w:val="Punktygwne"/>
        <w:spacing w:before="0" w:after="0"/>
        <w:rPr>
          <w:smallCaps w:val="0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515"/>
      </w:tblGrid>
      <w:tr w:rsidR="1283E673" w:rsidRPr="005D1BCE" w14:paraId="470B62AC" w14:textId="77777777" w:rsidTr="1283E673">
        <w:trPr>
          <w:trHeight w:val="300"/>
        </w:trPr>
        <w:tc>
          <w:tcPr>
            <w:tcW w:w="7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9C9695" w14:textId="77777777" w:rsidR="1283E673" w:rsidRPr="005D1BCE" w:rsidRDefault="1283E673" w:rsidP="1283E673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>Literatura podstawowa:</w:t>
            </w:r>
          </w:p>
          <w:p w14:paraId="3FCB0FA7" w14:textId="77777777" w:rsidR="1283E673" w:rsidRPr="005D1BCE" w:rsidRDefault="1283E673" w:rsidP="1283E673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W. Góralczyk, S. Sawicki,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Prawo międzynarodowe publiczne w zarysie</w:t>
            </w:r>
            <w:r w:rsidRPr="005D1BCE">
              <w:rPr>
                <w:rFonts w:ascii="Times New Roman" w:eastAsia="Corbel" w:hAnsi="Times New Roman"/>
                <w:color w:val="000000"/>
              </w:rPr>
              <w:t>, Warszawa 20</w:t>
            </w:r>
            <w:r w:rsidR="007334C8" w:rsidRPr="005D1BCE">
              <w:rPr>
                <w:rFonts w:ascii="Times New Roman" w:eastAsia="Corbel" w:hAnsi="Times New Roman"/>
                <w:color w:val="000000"/>
              </w:rPr>
              <w:t>20</w:t>
            </w:r>
            <w:r w:rsidRPr="005D1BCE">
              <w:rPr>
                <w:rFonts w:ascii="Times New Roman" w:eastAsia="Corbel" w:hAnsi="Times New Roman"/>
                <w:color w:val="000000"/>
              </w:rPr>
              <w:t>;</w:t>
            </w:r>
          </w:p>
          <w:p w14:paraId="7966CA4B" w14:textId="77777777" w:rsidR="1283E673" w:rsidRPr="005D1BCE" w:rsidRDefault="1283E673" w:rsidP="1283E673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J. Barcik, T. </w:t>
            </w:r>
            <w:proofErr w:type="spellStart"/>
            <w:r w:rsidRPr="005D1BCE">
              <w:rPr>
                <w:rFonts w:ascii="Times New Roman" w:eastAsia="Corbel" w:hAnsi="Times New Roman"/>
                <w:color w:val="000000"/>
              </w:rPr>
              <w:t>Srogosz</w:t>
            </w:r>
            <w:proofErr w:type="spellEnd"/>
            <w:r w:rsidRPr="005D1BCE">
              <w:rPr>
                <w:rFonts w:ascii="Times New Roman" w:eastAsia="Corbel" w:hAnsi="Times New Roman"/>
                <w:color w:val="000000"/>
              </w:rPr>
              <w:t xml:space="preserve">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Prawo międzynarodowe publiczne</w:t>
            </w:r>
            <w:r w:rsidRPr="005D1BCE">
              <w:rPr>
                <w:rFonts w:ascii="Times New Roman" w:eastAsia="Corbel" w:hAnsi="Times New Roman"/>
                <w:color w:val="000000"/>
              </w:rPr>
              <w:t>, Warszawa 2019;</w:t>
            </w:r>
          </w:p>
          <w:p w14:paraId="34B163FF" w14:textId="77777777" w:rsidR="1283E673" w:rsidRPr="005D1BCE" w:rsidRDefault="1283E673" w:rsidP="1283E673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  <w:color w:val="000000"/>
              </w:rPr>
              <w:t xml:space="preserve">L. Antonowicz, </w:t>
            </w:r>
            <w:r w:rsidRPr="005D1BCE">
              <w:rPr>
                <w:rFonts w:ascii="Times New Roman" w:eastAsia="Corbel" w:hAnsi="Times New Roman"/>
                <w:i/>
                <w:iCs/>
                <w:smallCaps/>
                <w:color w:val="000000"/>
              </w:rPr>
              <w:t>Podręcznik prawa międzynarodowego</w:t>
            </w:r>
            <w:r w:rsidRPr="005D1BCE">
              <w:rPr>
                <w:rFonts w:ascii="Times New Roman" w:eastAsia="Corbel" w:hAnsi="Times New Roman"/>
                <w:smallCaps/>
                <w:color w:val="000000"/>
              </w:rPr>
              <w:t>, Warszawa</w:t>
            </w:r>
            <w:r w:rsidRPr="005D1BCE">
              <w:rPr>
                <w:rFonts w:ascii="Times New Roman" w:eastAsia="Corbel" w:hAnsi="Times New Roman"/>
                <w:smallCaps/>
              </w:rPr>
              <w:t xml:space="preserve"> </w:t>
            </w:r>
            <w:r w:rsidRPr="005D1BCE">
              <w:rPr>
                <w:rFonts w:ascii="Times New Roman" w:eastAsia="Corbel" w:hAnsi="Times New Roman"/>
                <w:smallCaps/>
                <w:color w:val="000000"/>
              </w:rPr>
              <w:t>2008;</w:t>
            </w:r>
          </w:p>
          <w:p w14:paraId="3D23949C" w14:textId="77777777" w:rsidR="1283E673" w:rsidRPr="005D1BCE" w:rsidRDefault="1283E673" w:rsidP="1283E673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R. </w:t>
            </w:r>
            <w:proofErr w:type="spellStart"/>
            <w:r w:rsidRPr="005D1BCE">
              <w:rPr>
                <w:rFonts w:ascii="Times New Roman" w:eastAsia="Corbel" w:hAnsi="Times New Roman"/>
                <w:color w:val="000000"/>
              </w:rPr>
              <w:t>Bierzanek</w:t>
            </w:r>
            <w:proofErr w:type="spellEnd"/>
            <w:r w:rsidRPr="005D1BCE">
              <w:rPr>
                <w:rFonts w:ascii="Times New Roman" w:eastAsia="Corbel" w:hAnsi="Times New Roman"/>
                <w:color w:val="000000"/>
              </w:rPr>
              <w:t xml:space="preserve">, J. </w:t>
            </w:r>
            <w:proofErr w:type="spellStart"/>
            <w:r w:rsidRPr="005D1BCE">
              <w:rPr>
                <w:rFonts w:ascii="Times New Roman" w:eastAsia="Corbel" w:hAnsi="Times New Roman"/>
                <w:color w:val="000000"/>
              </w:rPr>
              <w:t>Symonides</w:t>
            </w:r>
            <w:proofErr w:type="spellEnd"/>
            <w:r w:rsidRPr="005D1BCE">
              <w:rPr>
                <w:rFonts w:ascii="Times New Roman" w:eastAsia="Corbel" w:hAnsi="Times New Roman"/>
                <w:color w:val="000000"/>
              </w:rPr>
              <w:t xml:space="preserve">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Prawo międzynarodowe publiczne</w:t>
            </w:r>
            <w:r w:rsidRPr="005D1BCE">
              <w:rPr>
                <w:rFonts w:ascii="Times New Roman" w:eastAsia="Corbel" w:hAnsi="Times New Roman"/>
                <w:color w:val="000000"/>
              </w:rPr>
              <w:t>, Warszawa 2016;</w:t>
            </w:r>
          </w:p>
          <w:p w14:paraId="654F27AB" w14:textId="77777777" w:rsidR="1283E673" w:rsidRPr="005D1BCE" w:rsidRDefault="1283E673" w:rsidP="1283E673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M. N. Shaw,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Prawo międzynarodowe</w:t>
            </w:r>
            <w:r w:rsidRPr="005D1BCE">
              <w:rPr>
                <w:rFonts w:ascii="Times New Roman" w:eastAsia="Corbel" w:hAnsi="Times New Roman"/>
                <w:color w:val="000000"/>
              </w:rPr>
              <w:t>, Warszawa 2006;</w:t>
            </w:r>
          </w:p>
          <w:p w14:paraId="3261AED9" w14:textId="77777777" w:rsidR="1283E673" w:rsidRPr="005D1BCE" w:rsidRDefault="1283E673" w:rsidP="1283E673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J. Pieńkos,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Prawo międzynarodowe publiczne</w:t>
            </w:r>
            <w:r w:rsidRPr="005D1BCE">
              <w:rPr>
                <w:rFonts w:ascii="Times New Roman" w:eastAsia="Corbel" w:hAnsi="Times New Roman"/>
                <w:color w:val="000000"/>
              </w:rPr>
              <w:t>, Zakamycze 2004;</w:t>
            </w:r>
          </w:p>
          <w:p w14:paraId="4D3ABF4D" w14:textId="77777777" w:rsidR="1283E673" w:rsidRPr="005D1BCE" w:rsidRDefault="1283E673" w:rsidP="1283E673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A. Łazowski, A. Zawidzka,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Prawo międzynarodowe publiczne</w:t>
            </w:r>
            <w:r w:rsidRPr="005D1BCE">
              <w:rPr>
                <w:rFonts w:ascii="Times New Roman" w:eastAsia="Corbel" w:hAnsi="Times New Roman"/>
                <w:color w:val="000000"/>
              </w:rPr>
              <w:t>, Warszawa 2001;</w:t>
            </w:r>
          </w:p>
          <w:p w14:paraId="37555417" w14:textId="77777777" w:rsidR="1283E673" w:rsidRPr="005D1BCE" w:rsidRDefault="1283E673" w:rsidP="1283E673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W. Czapliński, A. </w:t>
            </w:r>
            <w:proofErr w:type="spellStart"/>
            <w:r w:rsidRPr="005D1BCE">
              <w:rPr>
                <w:rFonts w:ascii="Times New Roman" w:eastAsia="Corbel" w:hAnsi="Times New Roman"/>
                <w:color w:val="000000"/>
              </w:rPr>
              <w:t>Wyrozumska</w:t>
            </w:r>
            <w:proofErr w:type="spellEnd"/>
            <w:r w:rsidRPr="005D1BCE">
              <w:rPr>
                <w:rFonts w:ascii="Times New Roman" w:eastAsia="Corbel" w:hAnsi="Times New Roman"/>
                <w:color w:val="000000"/>
              </w:rPr>
              <w:t xml:space="preserve">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Prawo międzynarodowe publiczne. Zagadnienia systemowe</w:t>
            </w:r>
            <w:r w:rsidRPr="005D1BCE">
              <w:rPr>
                <w:rFonts w:ascii="Times New Roman" w:eastAsia="Corbel" w:hAnsi="Times New Roman"/>
                <w:color w:val="000000"/>
              </w:rPr>
              <w:t>, Warszawa 1999;</w:t>
            </w:r>
          </w:p>
          <w:p w14:paraId="546BB39E" w14:textId="77777777" w:rsidR="1283E673" w:rsidRPr="005D1BCE" w:rsidRDefault="1283E673" w:rsidP="1283E673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M. Sykulska,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Prawo międzynarodowe publiczne</w:t>
            </w:r>
            <w:r w:rsidRPr="005D1BCE">
              <w:rPr>
                <w:rFonts w:ascii="Times New Roman" w:eastAsia="Corbel" w:hAnsi="Times New Roman"/>
                <w:color w:val="000000"/>
              </w:rPr>
              <w:t>, Sopot 1997;</w:t>
            </w:r>
          </w:p>
          <w:p w14:paraId="189EC58F" w14:textId="77777777" w:rsidR="1283E673" w:rsidRPr="005D1BCE" w:rsidRDefault="1283E673" w:rsidP="1283E673">
            <w:pPr>
              <w:spacing w:after="0"/>
              <w:jc w:val="both"/>
              <w:rPr>
                <w:rFonts w:ascii="Times New Roman" w:eastAsia="Corbel" w:hAnsi="Times New Roman"/>
                <w:color w:val="000000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J. </w:t>
            </w:r>
            <w:proofErr w:type="spellStart"/>
            <w:r w:rsidRPr="005D1BCE">
              <w:rPr>
                <w:rFonts w:ascii="Times New Roman" w:eastAsia="Corbel" w:hAnsi="Times New Roman"/>
                <w:color w:val="000000"/>
              </w:rPr>
              <w:t>Gilas</w:t>
            </w:r>
            <w:proofErr w:type="spellEnd"/>
            <w:r w:rsidRPr="005D1BCE">
              <w:rPr>
                <w:rFonts w:ascii="Times New Roman" w:eastAsia="Corbel" w:hAnsi="Times New Roman"/>
                <w:color w:val="000000"/>
              </w:rPr>
              <w:t xml:space="preserve">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Prawo międzynarodowe</w:t>
            </w:r>
            <w:r w:rsidRPr="005D1BCE">
              <w:rPr>
                <w:rFonts w:ascii="Times New Roman" w:eastAsia="Corbel" w:hAnsi="Times New Roman"/>
                <w:color w:val="000000"/>
              </w:rPr>
              <w:t>, Toruń 1996.</w:t>
            </w:r>
          </w:p>
          <w:p w14:paraId="5A5D0338" w14:textId="77777777" w:rsidR="2BF8DDC6" w:rsidRPr="005D1BCE" w:rsidRDefault="2BF8DDC6" w:rsidP="1283E673">
            <w:pPr>
              <w:spacing w:after="0"/>
              <w:jc w:val="both"/>
              <w:rPr>
                <w:rFonts w:ascii="Times New Roman" w:eastAsia="Corbel" w:hAnsi="Times New Roman"/>
                <w:color w:val="000000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E. Dynia,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Uznanie państwa w prawie międzynarodowym. Zarys problematyki,</w:t>
            </w:r>
            <w:r w:rsidRPr="005D1BCE">
              <w:rPr>
                <w:rFonts w:ascii="Times New Roman" w:eastAsia="Corbel" w:hAnsi="Times New Roman"/>
                <w:color w:val="000000"/>
              </w:rPr>
              <w:t xml:space="preserve"> Rzeszów 2017.</w:t>
            </w:r>
          </w:p>
          <w:p w14:paraId="0A374EE4" w14:textId="77777777" w:rsidR="62BCB6E4" w:rsidRPr="005D1BCE" w:rsidRDefault="62BCB6E4" w:rsidP="1283E673">
            <w:pPr>
              <w:spacing w:after="0"/>
              <w:jc w:val="both"/>
              <w:rPr>
                <w:rFonts w:ascii="Times New Roman" w:eastAsia="Corbel" w:hAnsi="Times New Roman"/>
                <w:color w:val="000000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L. Brodowski,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Handel narządami ludzkimi w świetle prawa międzynarodowego,</w:t>
            </w:r>
            <w:r w:rsidRPr="005D1BCE">
              <w:rPr>
                <w:rFonts w:ascii="Times New Roman" w:eastAsia="Corbel" w:hAnsi="Times New Roman"/>
                <w:color w:val="000000"/>
              </w:rPr>
              <w:t xml:space="preserve"> Rzeszów 2019.</w:t>
            </w:r>
          </w:p>
          <w:p w14:paraId="136B9665" w14:textId="77777777" w:rsidR="1AFB05B2" w:rsidRPr="005D1BCE" w:rsidRDefault="1AFB05B2" w:rsidP="1283E673">
            <w:pPr>
              <w:spacing w:after="0"/>
              <w:jc w:val="both"/>
              <w:rPr>
                <w:rFonts w:ascii="Times New Roman" w:eastAsia="Corbel" w:hAnsi="Times New Roman"/>
                <w:color w:val="000000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D. Kuźniar,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Ochrona środowiska przestrzeni kosmicznej i ciał niebieskich</w:t>
            </w:r>
            <w:r w:rsidRPr="005D1BCE">
              <w:rPr>
                <w:rFonts w:ascii="Times New Roman" w:eastAsia="Corbel" w:hAnsi="Times New Roman"/>
                <w:color w:val="000000"/>
              </w:rPr>
              <w:t>, Rzeszów 2019.</w:t>
            </w:r>
          </w:p>
          <w:p w14:paraId="3020DA47" w14:textId="77777777" w:rsidR="094CA88E" w:rsidRPr="005D1BCE" w:rsidRDefault="094CA88E" w:rsidP="1283E673">
            <w:pPr>
              <w:spacing w:after="0"/>
              <w:jc w:val="both"/>
              <w:rPr>
                <w:rFonts w:ascii="Times New Roman" w:eastAsia="Corbel" w:hAnsi="Times New Roman"/>
                <w:color w:val="000000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S. Kubas,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Ustanie członkostwa państw w organizacjach międzynarodowych</w:t>
            </w:r>
            <w:r w:rsidRPr="005D1BCE">
              <w:rPr>
                <w:rFonts w:ascii="Times New Roman" w:eastAsia="Corbel" w:hAnsi="Times New Roman"/>
                <w:color w:val="000000"/>
              </w:rPr>
              <w:t>, Rzeszów 2023.</w:t>
            </w:r>
          </w:p>
        </w:tc>
      </w:tr>
      <w:tr w:rsidR="1283E673" w:rsidRPr="00035F49" w14:paraId="0863534B" w14:textId="77777777" w:rsidTr="1283E673">
        <w:trPr>
          <w:trHeight w:val="300"/>
        </w:trPr>
        <w:tc>
          <w:tcPr>
            <w:tcW w:w="7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16B1D9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Literatura uzupełniająca: </w:t>
            </w:r>
          </w:p>
          <w:p w14:paraId="2B593D44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J. </w:t>
            </w:r>
            <w:proofErr w:type="spellStart"/>
            <w:r w:rsidRPr="005D1BCE">
              <w:rPr>
                <w:rFonts w:ascii="Times New Roman" w:eastAsia="Corbel" w:hAnsi="Times New Roman"/>
                <w:color w:val="000000"/>
              </w:rPr>
              <w:t>Sutor</w:t>
            </w:r>
            <w:proofErr w:type="spellEnd"/>
            <w:r w:rsidRPr="005D1BCE">
              <w:rPr>
                <w:rFonts w:ascii="Times New Roman" w:eastAsia="Corbel" w:hAnsi="Times New Roman"/>
                <w:color w:val="000000"/>
              </w:rPr>
              <w:t xml:space="preserve">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Prawo dyplomatyczne i konsularne</w:t>
            </w:r>
            <w:r w:rsidRPr="005D1BCE">
              <w:rPr>
                <w:rFonts w:ascii="Times New Roman" w:eastAsia="Corbel" w:hAnsi="Times New Roman"/>
                <w:color w:val="000000"/>
              </w:rPr>
              <w:t>, Warszawa 2019;</w:t>
            </w:r>
          </w:p>
          <w:p w14:paraId="0843BA9C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smallCaps/>
              </w:rPr>
              <w:t xml:space="preserve">A. Zawidzka – Łojek, </w:t>
            </w:r>
            <w:r w:rsidRPr="005D1BCE">
              <w:rPr>
                <w:rFonts w:ascii="Times New Roman" w:eastAsia="Corbel" w:hAnsi="Times New Roman"/>
                <w:i/>
                <w:iCs/>
                <w:smallCaps/>
              </w:rPr>
              <w:t>Prawo międzynarodowe publiczne</w:t>
            </w:r>
            <w:r w:rsidRPr="005D1BCE">
              <w:rPr>
                <w:rFonts w:ascii="Times New Roman" w:eastAsia="Corbel" w:hAnsi="Times New Roman"/>
                <w:smallCaps/>
              </w:rPr>
              <w:t>, Warszawa 2018;</w:t>
            </w:r>
          </w:p>
          <w:p w14:paraId="5FC233DB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A. Przyborowska – Klimczak,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Prawo międzynarodowe publiczne. Wybór dokumentów</w:t>
            </w:r>
            <w:r w:rsidRPr="005D1BCE">
              <w:rPr>
                <w:rFonts w:ascii="Times New Roman" w:eastAsia="Corbel" w:hAnsi="Times New Roman"/>
                <w:color w:val="000000"/>
              </w:rPr>
              <w:t>, Lublin 2008;</w:t>
            </w:r>
          </w:p>
          <w:p w14:paraId="671F5FD5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B. Wierzbicki (red),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Prawo międzynarodowe. Materiały do studiów</w:t>
            </w:r>
            <w:r w:rsidRPr="005D1BCE">
              <w:rPr>
                <w:rFonts w:ascii="Times New Roman" w:eastAsia="Corbel" w:hAnsi="Times New Roman"/>
                <w:color w:val="000000"/>
              </w:rPr>
              <w:t>, Białystok 2008;</w:t>
            </w:r>
          </w:p>
          <w:p w14:paraId="31E51BC3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S. Sawicki,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Prawo konsularne. Studium prawnomiędzynarodowe</w:t>
            </w:r>
            <w:r w:rsidRPr="005D1BCE">
              <w:rPr>
                <w:rFonts w:ascii="Times New Roman" w:eastAsia="Corbel" w:hAnsi="Times New Roman"/>
                <w:color w:val="000000"/>
              </w:rPr>
              <w:t>, Warszawa 2006;</w:t>
            </w:r>
          </w:p>
          <w:p w14:paraId="1220DCC9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J. </w:t>
            </w:r>
            <w:proofErr w:type="spellStart"/>
            <w:r w:rsidRPr="005D1BCE">
              <w:rPr>
                <w:rFonts w:ascii="Times New Roman" w:eastAsia="Corbel" w:hAnsi="Times New Roman"/>
                <w:color w:val="000000"/>
              </w:rPr>
              <w:t>Menkes</w:t>
            </w:r>
            <w:proofErr w:type="spellEnd"/>
            <w:r w:rsidRPr="005D1BCE">
              <w:rPr>
                <w:rFonts w:ascii="Times New Roman" w:eastAsia="Corbel" w:hAnsi="Times New Roman"/>
                <w:color w:val="000000"/>
              </w:rPr>
              <w:t xml:space="preserve">, A. Wasilkowski,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Organizacje międzynarodowe. Prawo instytucjonalne</w:t>
            </w:r>
            <w:r w:rsidRPr="005D1BCE">
              <w:rPr>
                <w:rFonts w:ascii="Times New Roman" w:eastAsia="Corbel" w:hAnsi="Times New Roman"/>
                <w:color w:val="000000"/>
              </w:rPr>
              <w:t>, Warszawa 2006;</w:t>
            </w:r>
          </w:p>
          <w:p w14:paraId="28F7EB72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A. Przyborowska – Klimczak, W. Staszewski,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Prawo dyplomatyczne i konsularne. Wybór dokumentów</w:t>
            </w:r>
            <w:r w:rsidRPr="005D1BCE">
              <w:rPr>
                <w:rFonts w:ascii="Times New Roman" w:eastAsia="Corbel" w:hAnsi="Times New Roman"/>
                <w:color w:val="000000"/>
              </w:rPr>
              <w:t>, Lublin 2003.</w:t>
            </w:r>
          </w:p>
          <w:p w14:paraId="7AD44A71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M. Frankowska,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Prawo traktatów</w:t>
            </w:r>
            <w:r w:rsidRPr="005D1BCE">
              <w:rPr>
                <w:rFonts w:ascii="Times New Roman" w:eastAsia="Corbel" w:hAnsi="Times New Roman"/>
                <w:color w:val="000000"/>
              </w:rPr>
              <w:t>, Warszawa 1997;</w:t>
            </w:r>
          </w:p>
          <w:p w14:paraId="004A777D" w14:textId="77777777" w:rsidR="1283E673" w:rsidRPr="005D1BCE" w:rsidRDefault="1283E673" w:rsidP="1283E673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K. Kocot, K. </w:t>
            </w:r>
            <w:proofErr w:type="spellStart"/>
            <w:r w:rsidRPr="005D1BCE">
              <w:rPr>
                <w:rFonts w:ascii="Times New Roman" w:eastAsia="Corbel" w:hAnsi="Times New Roman"/>
                <w:color w:val="000000"/>
              </w:rPr>
              <w:t>Wolfke</w:t>
            </w:r>
            <w:proofErr w:type="spellEnd"/>
            <w:r w:rsidRPr="005D1BCE">
              <w:rPr>
                <w:rFonts w:ascii="Times New Roman" w:eastAsia="Corbel" w:hAnsi="Times New Roman"/>
                <w:color w:val="000000"/>
              </w:rPr>
              <w:t xml:space="preserve">, </w:t>
            </w:r>
            <w:r w:rsidRPr="005D1BCE">
              <w:rPr>
                <w:rFonts w:ascii="Times New Roman" w:eastAsia="Corbel" w:hAnsi="Times New Roman"/>
                <w:i/>
                <w:iCs/>
                <w:color w:val="000000"/>
              </w:rPr>
              <w:t>Wybór dokumentów do nauki prawa międzynarodowego</w:t>
            </w:r>
            <w:r w:rsidRPr="005D1BCE">
              <w:rPr>
                <w:rFonts w:ascii="Times New Roman" w:eastAsia="Corbel" w:hAnsi="Times New Roman"/>
                <w:color w:val="000000"/>
              </w:rPr>
              <w:t>, Wrocław-Warszawa 1976;</w:t>
            </w:r>
          </w:p>
          <w:p w14:paraId="030E6B6B" w14:textId="77777777" w:rsidR="1283E673" w:rsidRPr="005D1BCE" w:rsidRDefault="1283E673" w:rsidP="1283E673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b/>
                <w:bCs/>
                <w:color w:val="000000"/>
              </w:rPr>
              <w:t xml:space="preserve">Czasopisma, publikujące artykuły z zakresu prawa międzynarodowego publicznego: </w:t>
            </w:r>
          </w:p>
          <w:p w14:paraId="549C8502" w14:textId="77777777" w:rsidR="1283E673" w:rsidRPr="00035F49" w:rsidRDefault="1283E673" w:rsidP="1283E673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  <w:lang w:val="en-GB"/>
              </w:rPr>
            </w:pPr>
            <w:r w:rsidRPr="005D1BCE">
              <w:rPr>
                <w:rFonts w:ascii="Times New Roman" w:eastAsia="Corbel" w:hAnsi="Times New Roman"/>
                <w:color w:val="000000"/>
                <w:lang w:val="en-US"/>
              </w:rPr>
              <w:t xml:space="preserve">Polish Yearbook of International Law </w:t>
            </w:r>
          </w:p>
          <w:p w14:paraId="2829FBCE" w14:textId="77777777" w:rsidR="1283E673" w:rsidRPr="00035F49" w:rsidRDefault="1283E673" w:rsidP="1283E673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  <w:lang w:val="en-GB"/>
              </w:rPr>
            </w:pPr>
            <w:proofErr w:type="spellStart"/>
            <w:r w:rsidRPr="005D1BCE">
              <w:rPr>
                <w:rFonts w:ascii="Times New Roman" w:eastAsia="Corbel" w:hAnsi="Times New Roman"/>
                <w:color w:val="000000"/>
                <w:lang w:val="en-US"/>
              </w:rPr>
              <w:t>Państwo</w:t>
            </w:r>
            <w:proofErr w:type="spellEnd"/>
            <w:r w:rsidRPr="005D1BCE">
              <w:rPr>
                <w:rFonts w:ascii="Times New Roman" w:eastAsia="Corbel" w:hAnsi="Times New Roman"/>
                <w:color w:val="000000"/>
                <w:lang w:val="en-US"/>
              </w:rPr>
              <w:t xml:space="preserve"> i </w:t>
            </w:r>
            <w:proofErr w:type="spellStart"/>
            <w:r w:rsidRPr="005D1BCE">
              <w:rPr>
                <w:rFonts w:ascii="Times New Roman" w:eastAsia="Corbel" w:hAnsi="Times New Roman"/>
                <w:color w:val="000000"/>
                <w:lang w:val="en-US"/>
              </w:rPr>
              <w:t>Prawo</w:t>
            </w:r>
            <w:proofErr w:type="spellEnd"/>
            <w:r w:rsidRPr="005D1BCE">
              <w:rPr>
                <w:rFonts w:ascii="Times New Roman" w:eastAsia="Corbel" w:hAnsi="Times New Roman"/>
                <w:color w:val="000000"/>
                <w:lang w:val="en-US"/>
              </w:rPr>
              <w:t xml:space="preserve"> </w:t>
            </w:r>
          </w:p>
          <w:p w14:paraId="20AD94B6" w14:textId="77777777" w:rsidR="1283E673" w:rsidRPr="005D1BCE" w:rsidRDefault="1283E673" w:rsidP="1283E673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Sprawy Międzynarodowe </w:t>
            </w:r>
          </w:p>
          <w:p w14:paraId="42A8396D" w14:textId="77777777" w:rsidR="1283E673" w:rsidRPr="005D1BCE" w:rsidRDefault="1283E673" w:rsidP="1283E673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Przegląd Prawa Europejskiego </w:t>
            </w:r>
          </w:p>
          <w:p w14:paraId="0375C67B" w14:textId="77777777" w:rsidR="1283E673" w:rsidRPr="005D1BCE" w:rsidRDefault="1283E673" w:rsidP="1283E673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eastAsia="Corbel" w:hAnsi="Times New Roman"/>
                <w:color w:val="000000"/>
              </w:rPr>
              <w:t xml:space="preserve">Ruch Prawniczy, Ekonomiczny i Socjologiczny </w:t>
            </w:r>
          </w:p>
          <w:p w14:paraId="0DFBCC57" w14:textId="77777777" w:rsidR="1283E673" w:rsidRPr="00035F49" w:rsidRDefault="1283E673" w:rsidP="1283E673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  <w:lang w:val="en-GB"/>
              </w:rPr>
            </w:pPr>
            <w:r w:rsidRPr="005D1BCE">
              <w:rPr>
                <w:rFonts w:ascii="Times New Roman" w:eastAsia="Corbel" w:hAnsi="Times New Roman"/>
                <w:color w:val="000000"/>
                <w:lang w:val="en-US"/>
              </w:rPr>
              <w:t xml:space="preserve">American Journal of International Law </w:t>
            </w:r>
          </w:p>
          <w:p w14:paraId="5E1FA33A" w14:textId="77777777" w:rsidR="1283E673" w:rsidRPr="00035F49" w:rsidRDefault="1283E673" w:rsidP="1283E673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  <w:lang w:val="en-GB"/>
              </w:rPr>
            </w:pPr>
            <w:r w:rsidRPr="005D1BCE">
              <w:rPr>
                <w:rFonts w:ascii="Times New Roman" w:eastAsia="Corbel" w:hAnsi="Times New Roman"/>
                <w:color w:val="000000"/>
                <w:lang w:val="en-US"/>
              </w:rPr>
              <w:t xml:space="preserve">British Yearbook of International Law </w:t>
            </w:r>
          </w:p>
          <w:p w14:paraId="5922F52F" w14:textId="77777777" w:rsidR="1283E673" w:rsidRPr="00035F49" w:rsidRDefault="1283E673" w:rsidP="1283E673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  <w:lang w:val="en-GB"/>
              </w:rPr>
            </w:pPr>
            <w:r w:rsidRPr="005D1BCE">
              <w:rPr>
                <w:rFonts w:ascii="Times New Roman" w:eastAsia="Corbel" w:hAnsi="Times New Roman"/>
                <w:color w:val="000000"/>
                <w:lang w:val="en-US"/>
              </w:rPr>
              <w:t xml:space="preserve">European Journal of International Law </w:t>
            </w:r>
          </w:p>
          <w:p w14:paraId="5ACAC3B4" w14:textId="77777777" w:rsidR="1283E673" w:rsidRPr="00035F49" w:rsidRDefault="1283E673" w:rsidP="1283E673">
            <w:pPr>
              <w:spacing w:after="0"/>
              <w:rPr>
                <w:rFonts w:ascii="Times New Roman" w:hAnsi="Times New Roman"/>
                <w:lang w:val="en-GB"/>
              </w:rPr>
            </w:pPr>
            <w:r w:rsidRPr="005D1BCE">
              <w:rPr>
                <w:rFonts w:ascii="Times New Roman" w:eastAsia="Corbel" w:hAnsi="Times New Roman"/>
                <w:smallCaps/>
                <w:color w:val="000000"/>
                <w:lang w:val="en-US"/>
              </w:rPr>
              <w:lastRenderedPageBreak/>
              <w:t>International and Comparative Law Quarterly</w:t>
            </w:r>
          </w:p>
        </w:tc>
      </w:tr>
    </w:tbl>
    <w:p w14:paraId="6B62F1B3" w14:textId="77777777" w:rsidR="0085747A" w:rsidRPr="00035F49" w:rsidRDefault="0085747A" w:rsidP="009C54AE">
      <w:pPr>
        <w:pStyle w:val="Punktygwne"/>
        <w:spacing w:before="0" w:after="0"/>
        <w:ind w:left="360"/>
        <w:rPr>
          <w:b w:val="0"/>
          <w:smallCaps w:val="0"/>
          <w:szCs w:val="24"/>
          <w:lang w:val="en-GB"/>
        </w:rPr>
      </w:pPr>
    </w:p>
    <w:p w14:paraId="41F88A98" w14:textId="77777777" w:rsidR="0085747A" w:rsidRPr="005D1BCE" w:rsidRDefault="0085747A" w:rsidP="00F83B28">
      <w:pPr>
        <w:pStyle w:val="Punktygwne"/>
        <w:spacing w:before="0" w:after="0"/>
        <w:ind w:left="360"/>
        <w:rPr>
          <w:szCs w:val="24"/>
        </w:rPr>
      </w:pPr>
      <w:r w:rsidRPr="005D1BCE">
        <w:rPr>
          <w:b w:val="0"/>
          <w:smallCaps w:val="0"/>
          <w:szCs w:val="24"/>
        </w:rPr>
        <w:t>Akceptacja Kierownika Jednostki lub osoby upoważnionej</w:t>
      </w:r>
    </w:p>
    <w:sectPr w:rsidR="0085747A" w:rsidRPr="005D1BC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403F2" w14:textId="77777777" w:rsidR="00EE35D1" w:rsidRDefault="00EE35D1" w:rsidP="00C16ABF">
      <w:pPr>
        <w:spacing w:after="0" w:line="240" w:lineRule="auto"/>
      </w:pPr>
      <w:r>
        <w:separator/>
      </w:r>
    </w:p>
  </w:endnote>
  <w:endnote w:type="continuationSeparator" w:id="0">
    <w:p w14:paraId="5DD73D63" w14:textId="77777777" w:rsidR="00EE35D1" w:rsidRDefault="00EE35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4269D" w14:textId="77777777" w:rsidR="00EE35D1" w:rsidRDefault="00EE35D1" w:rsidP="00C16ABF">
      <w:pPr>
        <w:spacing w:after="0" w:line="240" w:lineRule="auto"/>
      </w:pPr>
      <w:r>
        <w:separator/>
      </w:r>
    </w:p>
  </w:footnote>
  <w:footnote w:type="continuationSeparator" w:id="0">
    <w:p w14:paraId="67F85A57" w14:textId="77777777" w:rsidR="00EE35D1" w:rsidRDefault="00EE35D1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5F49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03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0163"/>
    <w:rsid w:val="003F205D"/>
    <w:rsid w:val="003F38C0"/>
    <w:rsid w:val="00406486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3344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1BCE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4C8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47A2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50D"/>
    <w:rsid w:val="00BB520A"/>
    <w:rsid w:val="00BB55CF"/>
    <w:rsid w:val="00BD3869"/>
    <w:rsid w:val="00BD66E9"/>
    <w:rsid w:val="00BD6FF4"/>
    <w:rsid w:val="00BF2C41"/>
    <w:rsid w:val="00C058B4"/>
    <w:rsid w:val="00C05F44"/>
    <w:rsid w:val="00C131B5"/>
    <w:rsid w:val="00C15232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307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BCC5"/>
    <w:rsid w:val="00E960BB"/>
    <w:rsid w:val="00EA2074"/>
    <w:rsid w:val="00EA4832"/>
    <w:rsid w:val="00EA4E9D"/>
    <w:rsid w:val="00EC4899"/>
    <w:rsid w:val="00ED03AB"/>
    <w:rsid w:val="00ED32D2"/>
    <w:rsid w:val="00EE32DE"/>
    <w:rsid w:val="00EE35D1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C46169"/>
    <w:rsid w:val="0334881A"/>
    <w:rsid w:val="035D6016"/>
    <w:rsid w:val="0620BE05"/>
    <w:rsid w:val="06BF3D04"/>
    <w:rsid w:val="0757FE49"/>
    <w:rsid w:val="07F864DC"/>
    <w:rsid w:val="08DBA367"/>
    <w:rsid w:val="094CA88E"/>
    <w:rsid w:val="0E0BAFD7"/>
    <w:rsid w:val="11F79BB0"/>
    <w:rsid w:val="1283E673"/>
    <w:rsid w:val="14436705"/>
    <w:rsid w:val="152F3C72"/>
    <w:rsid w:val="157AD892"/>
    <w:rsid w:val="1606CAEE"/>
    <w:rsid w:val="170F9C99"/>
    <w:rsid w:val="1AFB05B2"/>
    <w:rsid w:val="1C5CF79D"/>
    <w:rsid w:val="1D1D2AE6"/>
    <w:rsid w:val="2373440D"/>
    <w:rsid w:val="251C916F"/>
    <w:rsid w:val="2714DBAB"/>
    <w:rsid w:val="2942A829"/>
    <w:rsid w:val="29C9D3C8"/>
    <w:rsid w:val="2A93E14B"/>
    <w:rsid w:val="2BF8DDC6"/>
    <w:rsid w:val="2DADD3EB"/>
    <w:rsid w:val="2E1C6383"/>
    <w:rsid w:val="310322CF"/>
    <w:rsid w:val="314D5165"/>
    <w:rsid w:val="32B8ABBA"/>
    <w:rsid w:val="37A47FAF"/>
    <w:rsid w:val="3940083F"/>
    <w:rsid w:val="3A3E5D6E"/>
    <w:rsid w:val="3B7830EC"/>
    <w:rsid w:val="3D373A89"/>
    <w:rsid w:val="3E5AF4B2"/>
    <w:rsid w:val="3FA6B514"/>
    <w:rsid w:val="4036B3A9"/>
    <w:rsid w:val="4097FC8F"/>
    <w:rsid w:val="40BC7CE4"/>
    <w:rsid w:val="4180BEC9"/>
    <w:rsid w:val="41EE3DEA"/>
    <w:rsid w:val="42584D45"/>
    <w:rsid w:val="452B81F1"/>
    <w:rsid w:val="454C2369"/>
    <w:rsid w:val="45C64C99"/>
    <w:rsid w:val="4712960B"/>
    <w:rsid w:val="47C26912"/>
    <w:rsid w:val="486322B3"/>
    <w:rsid w:val="4972A851"/>
    <w:rsid w:val="5073C43E"/>
    <w:rsid w:val="52FC6726"/>
    <w:rsid w:val="53AB6500"/>
    <w:rsid w:val="545F27E2"/>
    <w:rsid w:val="5745CB77"/>
    <w:rsid w:val="5BB8D4C5"/>
    <w:rsid w:val="60AF9077"/>
    <w:rsid w:val="61AA36B1"/>
    <w:rsid w:val="61E7C5DD"/>
    <w:rsid w:val="62082295"/>
    <w:rsid w:val="62BCB6E4"/>
    <w:rsid w:val="6335ACAE"/>
    <w:rsid w:val="65428A54"/>
    <w:rsid w:val="67011712"/>
    <w:rsid w:val="6771DEA1"/>
    <w:rsid w:val="6988BCE0"/>
    <w:rsid w:val="6A3122CB"/>
    <w:rsid w:val="6BAA5E38"/>
    <w:rsid w:val="6BD48835"/>
    <w:rsid w:val="6C6317D5"/>
    <w:rsid w:val="6CC05DA2"/>
    <w:rsid w:val="6D8E849C"/>
    <w:rsid w:val="6F41FF2A"/>
    <w:rsid w:val="717AA668"/>
    <w:rsid w:val="72E8A2D4"/>
    <w:rsid w:val="75C42AA8"/>
    <w:rsid w:val="76AB509D"/>
    <w:rsid w:val="7CC54695"/>
    <w:rsid w:val="7DCF3C8D"/>
    <w:rsid w:val="7F26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977F"/>
  <w15:docId w15:val="{57A0146D-49B1-4A61-BB26-C9DD9DC92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58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03FEF-1002-4FEA-9820-DCBC41FFE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1232</Words>
  <Characters>7392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12</cp:revision>
  <cp:lastPrinted>2019-02-06T21:12:00Z</cp:lastPrinted>
  <dcterms:created xsi:type="dcterms:W3CDTF">2023-09-28T12:23:00Z</dcterms:created>
  <dcterms:modified xsi:type="dcterms:W3CDTF">2024-09-02T10:09:00Z</dcterms:modified>
</cp:coreProperties>
</file>